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986F8" w14:textId="5A61B20F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bookmarkStart w:id="2" w:name="_GoBack"/>
      <w:bookmarkEnd w:id="2"/>
      <w:r w:rsidRPr="005A5B86">
        <w:rPr>
          <w:rFonts w:ascii="Arial" w:eastAsia="Malgun Gothic" w:hAnsi="Arial"/>
          <w:sz w:val="24"/>
        </w:rPr>
        <w:t>3GPP TSG-RAN WG2 Meeting #10</w:t>
      </w:r>
      <w:r w:rsidR="00536534">
        <w:rPr>
          <w:rFonts w:ascii="Arial" w:eastAsia="Malgun Gothic" w:hAnsi="Arial"/>
          <w:sz w:val="24"/>
        </w:rPr>
        <w:t>5</w:t>
      </w:r>
      <w:r w:rsidRPr="005A5B86">
        <w:rPr>
          <w:rFonts w:ascii="Arial" w:eastAsia="Malgun Gothic" w:hAnsi="Arial"/>
          <w:i/>
          <w:sz w:val="28"/>
        </w:rPr>
        <w:tab/>
      </w:r>
      <w:r w:rsidR="00B338FF" w:rsidRPr="00B338FF">
        <w:rPr>
          <w:rFonts w:ascii="Arial" w:eastAsia="Malgun Gothic" w:hAnsi="Arial"/>
          <w:b/>
          <w:i/>
          <w:sz w:val="28"/>
        </w:rPr>
        <w:t>R2-1901372</w:t>
      </w:r>
    </w:p>
    <w:p w14:paraId="6D6BBA66" w14:textId="4DD6C9AB" w:rsidR="00B32382" w:rsidRDefault="00167105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167105">
        <w:rPr>
          <w:rFonts w:ascii="Arial" w:eastAsia="Malgun Gothic" w:hAnsi="Arial"/>
          <w:sz w:val="24"/>
        </w:rPr>
        <w:t>Athens, Greece, February 25 – March 1, 2019</w:t>
      </w:r>
    </w:p>
    <w:p w14:paraId="58DAC0E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5B26723F" w14:textId="7777777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2A608E" w:rsidRPr="002A608E">
        <w:rPr>
          <w:rFonts w:ascii="Arial" w:eastAsia="MS Mincho" w:hAnsi="Arial"/>
          <w:sz w:val="24"/>
        </w:rPr>
        <w:t>11.8.2</w:t>
      </w:r>
    </w:p>
    <w:p w14:paraId="6CF9B40D" w14:textId="7777777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 xml:space="preserve">Source: </w:t>
      </w:r>
      <w:r w:rsidRPr="005A5B86">
        <w:rPr>
          <w:rFonts w:ascii="Arial" w:eastAsia="MS Mincho" w:hAnsi="Arial"/>
          <w:b/>
          <w:sz w:val="24"/>
        </w:rPr>
        <w:tab/>
      </w:r>
      <w:r w:rsidRPr="005A5B86">
        <w:rPr>
          <w:rFonts w:ascii="Arial" w:eastAsia="MS Mincho" w:hAnsi="Arial"/>
          <w:sz w:val="24"/>
        </w:rPr>
        <w:t>Q</w:t>
      </w:r>
      <w:r w:rsidRPr="005A5B86">
        <w:rPr>
          <w:rFonts w:ascii="Arial" w:eastAsia="MS Mincho" w:hAnsi="Arial"/>
          <w:sz w:val="24"/>
          <w:lang w:eastAsia="ja-JP"/>
        </w:rPr>
        <w:t>ualcomm</w:t>
      </w:r>
      <w:r w:rsidR="00A20A81">
        <w:rPr>
          <w:rFonts w:ascii="MS Mincho" w:eastAsia="MS Mincho" w:hAnsi="MS Mincho"/>
          <w:sz w:val="24"/>
          <w:lang w:eastAsia="ja-JP"/>
        </w:rPr>
        <w:t xml:space="preserve"> </w:t>
      </w:r>
      <w:r w:rsidRPr="005A5B86">
        <w:rPr>
          <w:rFonts w:ascii="Arial" w:eastAsia="MS Mincho" w:hAnsi="Arial"/>
          <w:sz w:val="24"/>
          <w:lang w:eastAsia="ja-JP"/>
        </w:rPr>
        <w:t>Incorporated</w:t>
      </w:r>
    </w:p>
    <w:p w14:paraId="427D3668" w14:textId="77777777" w:rsidR="00B32382" w:rsidRPr="005A5B86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Title:</w:t>
      </w:r>
      <w:r w:rsidRPr="005A5B86">
        <w:rPr>
          <w:rFonts w:ascii="Arial" w:eastAsia="MS Mincho" w:hAnsi="Arial"/>
          <w:sz w:val="24"/>
        </w:rPr>
        <w:t xml:space="preserve"> </w:t>
      </w:r>
      <w:r w:rsidRPr="005A5B86">
        <w:rPr>
          <w:rFonts w:ascii="Arial" w:eastAsia="MS Mincho" w:hAnsi="Arial"/>
          <w:sz w:val="24"/>
        </w:rPr>
        <w:tab/>
      </w:r>
      <w:r w:rsidR="000920CF">
        <w:rPr>
          <w:rFonts w:ascii="Arial" w:eastAsia="MS Mincho" w:hAnsi="Arial"/>
          <w:sz w:val="24"/>
        </w:rPr>
        <w:t xml:space="preserve">Broadcast of Location Assistance Data </w:t>
      </w:r>
      <w:r w:rsidR="00E7650B">
        <w:rPr>
          <w:rFonts w:ascii="Arial" w:eastAsia="MS Mincho" w:hAnsi="Arial"/>
          <w:sz w:val="24"/>
        </w:rPr>
        <w:t>by NG-RAN</w:t>
      </w:r>
    </w:p>
    <w:p w14:paraId="589D0BF8" w14:textId="77777777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A5B86">
        <w:rPr>
          <w:rFonts w:ascii="Arial" w:eastAsia="MS Mincho" w:hAnsi="Arial"/>
          <w:b/>
          <w:sz w:val="24"/>
        </w:rPr>
        <w:t>Document for:</w:t>
      </w:r>
      <w:r w:rsidRPr="005A5B86">
        <w:rPr>
          <w:rFonts w:ascii="Arial" w:eastAsia="MS Mincho" w:hAnsi="Arial"/>
          <w:sz w:val="24"/>
        </w:rPr>
        <w:tab/>
      </w:r>
      <w:bookmarkStart w:id="4" w:name="DocumentFor"/>
      <w:bookmarkEnd w:id="4"/>
      <w:r>
        <w:rPr>
          <w:rFonts w:ascii="Arial" w:eastAsia="MS Mincho" w:hAnsi="Arial"/>
          <w:sz w:val="24"/>
        </w:rPr>
        <w:t>Discussion and Decision</w:t>
      </w:r>
    </w:p>
    <w:p w14:paraId="1BE12148" w14:textId="77777777" w:rsidR="00284FD4" w:rsidRPr="005A5B86" w:rsidRDefault="00284FD4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26C6881F" w14:textId="77777777" w:rsidR="00B32382" w:rsidRPr="005A5B86" w:rsidRDefault="00B32382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960D33F" w14:textId="77777777" w:rsidR="00B32382" w:rsidRDefault="00B32382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0294E465" w14:textId="77777777" w:rsidR="000920CF" w:rsidRDefault="000920CF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Positioning support for </w:t>
      </w:r>
      <w:r w:rsidR="0072252E">
        <w:rPr>
          <w:rFonts w:eastAsia="Malgun Gothic"/>
          <w:noProof/>
          <w:lang w:eastAsia="ko-KR"/>
        </w:rPr>
        <w:t>NG-RAN in</w:t>
      </w:r>
      <w:r>
        <w:rPr>
          <w:rFonts w:eastAsia="Malgun Gothic"/>
          <w:noProof/>
          <w:lang w:eastAsia="ko-KR"/>
        </w:rPr>
        <w:t xml:space="preserve"> Release 15 as</w:t>
      </w:r>
      <w:r w:rsidR="00B35CCB">
        <w:rPr>
          <w:rFonts w:eastAsia="Malgun Gothic"/>
          <w:noProof/>
          <w:lang w:eastAsia="ko-KR"/>
        </w:rPr>
        <w:t xml:space="preserve"> defined in TS 38</w:t>
      </w:r>
      <w:r w:rsidR="00DA4B8A">
        <w:rPr>
          <w:rFonts w:eastAsia="Malgun Gothic"/>
          <w:noProof/>
          <w:lang w:eastAsia="ko-KR"/>
        </w:rPr>
        <w:t>.305 [1]</w:t>
      </w:r>
      <w:r w:rsidR="0072252E">
        <w:rPr>
          <w:rFonts w:eastAsia="Malgun Gothic"/>
          <w:noProof/>
          <w:lang w:eastAsia="ko-KR"/>
        </w:rPr>
        <w:t xml:space="preserve"> does not incl</w:t>
      </w:r>
      <w:r>
        <w:rPr>
          <w:rFonts w:eastAsia="Malgun Gothic"/>
          <w:noProof/>
          <w:lang w:eastAsia="ko-KR"/>
        </w:rPr>
        <w:t>ude support for broadcast of location assistance data</w:t>
      </w:r>
      <w:r w:rsidR="00DA4B8A">
        <w:rPr>
          <w:rFonts w:eastAsia="Malgun Gothic"/>
          <w:noProof/>
          <w:lang w:eastAsia="ko-KR"/>
        </w:rPr>
        <w:t>.</w:t>
      </w:r>
      <w:r>
        <w:rPr>
          <w:rFonts w:eastAsia="Malgun Gothic"/>
          <w:noProof/>
          <w:lang w:eastAsia="ko-KR"/>
        </w:rPr>
        <w:t xml:space="preserve"> However, support for broadcast of location assistance data</w:t>
      </w:r>
      <w:r w:rsidR="0072252E">
        <w:rPr>
          <w:rFonts w:eastAsia="Malgun Gothic"/>
          <w:noProof/>
          <w:lang w:eastAsia="ko-KR"/>
        </w:rPr>
        <w:t xml:space="preserve"> was</w:t>
      </w:r>
      <w:r w:rsidR="003E06C9">
        <w:rPr>
          <w:rFonts w:eastAsia="Malgun Gothic"/>
          <w:noProof/>
          <w:lang w:eastAsia="ko-KR"/>
        </w:rPr>
        <w:t xml:space="preserve"> added in Release 15 for E</w:t>
      </w:r>
      <w:r w:rsidR="003E06C9">
        <w:rPr>
          <w:rFonts w:eastAsia="Malgun Gothic"/>
          <w:noProof/>
          <w:lang w:eastAsia="ko-KR"/>
        </w:rPr>
        <w:noBreakHyphen/>
      </w:r>
      <w:r>
        <w:rPr>
          <w:rFonts w:eastAsia="Malgun Gothic"/>
          <w:noProof/>
          <w:lang w:eastAsia="ko-KR"/>
        </w:rPr>
        <w:t>UTRA</w:t>
      </w:r>
      <w:r w:rsidR="00446FBA">
        <w:rPr>
          <w:rFonts w:eastAsia="Malgun Gothic"/>
          <w:noProof/>
          <w:lang w:eastAsia="ko-KR"/>
        </w:rPr>
        <w:t xml:space="preserve"> connected to EPC</w:t>
      </w:r>
      <w:r>
        <w:rPr>
          <w:rFonts w:eastAsia="Malgun Gothic"/>
          <w:noProof/>
          <w:lang w:eastAsia="ko-KR"/>
        </w:rPr>
        <w:t xml:space="preserve"> as described </w:t>
      </w:r>
      <w:r w:rsidR="0072252E">
        <w:rPr>
          <w:rFonts w:eastAsia="Malgun Gothic"/>
          <w:noProof/>
          <w:lang w:eastAsia="ko-KR"/>
        </w:rPr>
        <w:t>in TS 36</w:t>
      </w:r>
      <w:r w:rsidR="0007228F">
        <w:rPr>
          <w:rFonts w:eastAsia="Malgun Gothic"/>
          <w:noProof/>
          <w:lang w:eastAsia="ko-KR"/>
        </w:rPr>
        <w:t>.305 [2</w:t>
      </w:r>
      <w:r w:rsidR="00C2325C">
        <w:rPr>
          <w:rFonts w:eastAsia="Malgun Gothic"/>
          <w:noProof/>
          <w:lang w:eastAsia="ko-KR"/>
        </w:rPr>
        <w:t>] and</w:t>
      </w:r>
      <w:r w:rsidR="0007228F">
        <w:rPr>
          <w:rFonts w:eastAsia="Malgun Gothic"/>
          <w:noProof/>
          <w:lang w:eastAsia="ko-KR"/>
        </w:rPr>
        <w:t xml:space="preserve"> TS 23.271 [3</w:t>
      </w:r>
      <w:r>
        <w:rPr>
          <w:rFonts w:eastAsia="Malgun Gothic"/>
          <w:noProof/>
          <w:lang w:eastAsia="ko-KR"/>
        </w:rPr>
        <w:t xml:space="preserve">] </w:t>
      </w:r>
      <w:r w:rsidR="0072252E">
        <w:rPr>
          <w:rFonts w:eastAsia="Malgun Gothic"/>
          <w:noProof/>
          <w:lang w:eastAsia="ko-KR"/>
        </w:rPr>
        <w:t xml:space="preserve">for stage 2 </w:t>
      </w:r>
      <w:r>
        <w:rPr>
          <w:rFonts w:eastAsia="Malgun Gothic"/>
          <w:noProof/>
          <w:lang w:eastAsia="ko-KR"/>
        </w:rPr>
        <w:t xml:space="preserve">and in </w:t>
      </w:r>
      <w:r w:rsidR="00E7650B">
        <w:rPr>
          <w:rFonts w:eastAsia="Malgun Gothic"/>
          <w:noProof/>
          <w:lang w:eastAsia="ko-KR"/>
        </w:rPr>
        <w:t xml:space="preserve">TS </w:t>
      </w:r>
      <w:r>
        <w:rPr>
          <w:rFonts w:eastAsia="Malgun Gothic"/>
          <w:noProof/>
          <w:lang w:eastAsia="ko-KR"/>
        </w:rPr>
        <w:t xml:space="preserve">36.331 [4], </w:t>
      </w:r>
      <w:r w:rsidR="00E7650B">
        <w:rPr>
          <w:rFonts w:eastAsia="Malgun Gothic"/>
          <w:noProof/>
          <w:lang w:eastAsia="ko-KR"/>
        </w:rPr>
        <w:t xml:space="preserve">TS </w:t>
      </w:r>
      <w:r>
        <w:rPr>
          <w:rFonts w:eastAsia="Malgun Gothic"/>
          <w:noProof/>
          <w:lang w:eastAsia="ko-KR"/>
        </w:rPr>
        <w:t>36.4</w:t>
      </w:r>
      <w:r w:rsidR="00AA0FDD">
        <w:rPr>
          <w:rFonts w:eastAsia="Malgun Gothic"/>
          <w:noProof/>
          <w:lang w:eastAsia="ko-KR"/>
        </w:rPr>
        <w:t>5</w:t>
      </w:r>
      <w:r>
        <w:rPr>
          <w:rFonts w:eastAsia="Malgun Gothic"/>
          <w:noProof/>
          <w:lang w:eastAsia="ko-KR"/>
        </w:rPr>
        <w:t>5 [</w:t>
      </w:r>
      <w:r w:rsidR="00AA0FDD">
        <w:rPr>
          <w:rFonts w:eastAsia="Malgun Gothic"/>
          <w:noProof/>
          <w:lang w:eastAsia="ko-KR"/>
        </w:rPr>
        <w:t>10</w:t>
      </w:r>
      <w:r>
        <w:rPr>
          <w:rFonts w:eastAsia="Malgun Gothic"/>
          <w:noProof/>
          <w:lang w:eastAsia="ko-KR"/>
        </w:rPr>
        <w:t xml:space="preserve">], </w:t>
      </w:r>
      <w:r w:rsidR="00E7650B">
        <w:rPr>
          <w:rFonts w:eastAsia="Malgun Gothic"/>
          <w:noProof/>
          <w:lang w:eastAsia="ko-KR"/>
        </w:rPr>
        <w:t xml:space="preserve">TS </w:t>
      </w:r>
      <w:r w:rsidR="0007228F">
        <w:rPr>
          <w:rFonts w:eastAsia="Malgun Gothic"/>
          <w:noProof/>
          <w:lang w:eastAsia="ko-KR"/>
        </w:rPr>
        <w:t xml:space="preserve">36.355 </w:t>
      </w:r>
      <w:r w:rsidR="004B0278">
        <w:rPr>
          <w:rFonts w:eastAsia="Malgun Gothic"/>
          <w:noProof/>
          <w:lang w:eastAsia="ko-KR"/>
        </w:rPr>
        <w:t>[11]</w:t>
      </w:r>
      <w:r>
        <w:rPr>
          <w:rFonts w:eastAsia="Malgun Gothic"/>
          <w:noProof/>
          <w:lang w:eastAsia="ko-KR"/>
        </w:rPr>
        <w:t xml:space="preserve">, </w:t>
      </w:r>
      <w:r w:rsidR="00B45AC9">
        <w:rPr>
          <w:rFonts w:eastAsia="Malgun Gothic"/>
          <w:noProof/>
          <w:lang w:eastAsia="ko-KR"/>
        </w:rPr>
        <w:t xml:space="preserve">TS </w:t>
      </w:r>
      <w:r>
        <w:rPr>
          <w:rFonts w:eastAsia="Malgun Gothic"/>
          <w:noProof/>
          <w:lang w:eastAsia="ko-KR"/>
        </w:rPr>
        <w:t xml:space="preserve">29.171 [6], TS 24.301 [7] and </w:t>
      </w:r>
      <w:r w:rsidR="00B45AC9">
        <w:rPr>
          <w:rFonts w:eastAsia="Malgun Gothic"/>
          <w:noProof/>
          <w:lang w:eastAsia="ko-KR"/>
        </w:rPr>
        <w:t xml:space="preserve">TS </w:t>
      </w:r>
      <w:r>
        <w:rPr>
          <w:rFonts w:eastAsia="Malgun Gothic"/>
          <w:noProof/>
          <w:lang w:eastAsia="ko-KR"/>
        </w:rPr>
        <w:t>23.008 [8]</w:t>
      </w:r>
      <w:r w:rsidR="0072252E">
        <w:rPr>
          <w:rFonts w:eastAsia="Malgun Gothic"/>
          <w:noProof/>
          <w:lang w:eastAsia="ko-KR"/>
        </w:rPr>
        <w:t xml:space="preserve"> for stage 3</w:t>
      </w:r>
      <w:r>
        <w:rPr>
          <w:rFonts w:eastAsia="Malgun Gothic"/>
          <w:noProof/>
          <w:lang w:eastAsia="ko-KR"/>
        </w:rPr>
        <w:t xml:space="preserve">. Location assistance data that can be broadcast for E-UTRA </w:t>
      </w:r>
      <w:r w:rsidR="00446FBA">
        <w:rPr>
          <w:rFonts w:eastAsia="Malgun Gothic"/>
          <w:noProof/>
          <w:lang w:eastAsia="ko-KR"/>
        </w:rPr>
        <w:t xml:space="preserve">connected to EPC </w:t>
      </w:r>
      <w:r>
        <w:rPr>
          <w:rFonts w:eastAsia="Malgun Gothic"/>
          <w:noProof/>
          <w:lang w:eastAsia="ko-KR"/>
        </w:rPr>
        <w:t xml:space="preserve">in Release 15 </w:t>
      </w:r>
      <w:r w:rsidR="00446FBA">
        <w:rPr>
          <w:rFonts w:eastAsia="Malgun Gothic"/>
          <w:noProof/>
          <w:lang w:eastAsia="ko-KR"/>
        </w:rPr>
        <w:t xml:space="preserve">comprises </w:t>
      </w:r>
      <w:r>
        <w:rPr>
          <w:rFonts w:eastAsia="Malgun Gothic"/>
          <w:noProof/>
          <w:lang w:eastAsia="ko-KR"/>
        </w:rPr>
        <w:t xml:space="preserve">the following </w:t>
      </w:r>
      <w:r w:rsidR="00257E99">
        <w:rPr>
          <w:rFonts w:eastAsia="Malgun Gothic"/>
          <w:noProof/>
          <w:lang w:eastAsia="ko-KR"/>
        </w:rPr>
        <w:t xml:space="preserve">assistance data elements </w:t>
      </w:r>
      <w:r w:rsidR="002A4682">
        <w:rPr>
          <w:rFonts w:eastAsia="Malgun Gothic"/>
          <w:noProof/>
          <w:lang w:eastAsia="ko-KR"/>
        </w:rPr>
        <w:t>defined</w:t>
      </w:r>
      <w:r w:rsidR="0007228F">
        <w:rPr>
          <w:rFonts w:eastAsia="Malgun Gothic"/>
          <w:noProof/>
          <w:lang w:eastAsia="ko-KR"/>
        </w:rPr>
        <w:t xml:space="preserve"> in TS 36.355 </w:t>
      </w:r>
      <w:r w:rsidR="004B0278">
        <w:rPr>
          <w:rFonts w:eastAsia="Malgun Gothic"/>
          <w:noProof/>
          <w:lang w:eastAsia="ko-KR"/>
        </w:rPr>
        <w:t>[11]</w:t>
      </w:r>
      <w:r>
        <w:rPr>
          <w:rFonts w:eastAsia="Malgun Gothic"/>
          <w:noProof/>
          <w:lang w:eastAsia="ko-KR"/>
        </w:rPr>
        <w:t>:</w:t>
      </w:r>
    </w:p>
    <w:p w14:paraId="250A9544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GNSS-ReferenceTime</w:t>
      </w:r>
    </w:p>
    <w:p w14:paraId="220D0961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GNSS-ReferenceLocation</w:t>
      </w:r>
    </w:p>
    <w:p w14:paraId="692D9724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GNSS-IonosphericModel</w:t>
      </w:r>
    </w:p>
    <w:p w14:paraId="150C362B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GNSS-EarthOrientationParameters</w:t>
      </w:r>
    </w:p>
    <w:p w14:paraId="1086CD4A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GNSS-RTK-ReferenceStationInfo</w:t>
      </w:r>
    </w:p>
    <w:p w14:paraId="1E7E562B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GNSS-RTK-CommonObservationInfo</w:t>
      </w:r>
    </w:p>
    <w:p w14:paraId="6FBC71A1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GNSS-RTK-AuxiliaryStationData</w:t>
      </w:r>
    </w:p>
    <w:p w14:paraId="2B602EAB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GNSS-TimeModelList</w:t>
      </w:r>
    </w:p>
    <w:p w14:paraId="23EB0F4B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GNSS-DifferentialCorrections</w:t>
      </w:r>
    </w:p>
    <w:p w14:paraId="0BB67A6E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GNSS-NavigationModel</w:t>
      </w:r>
    </w:p>
    <w:p w14:paraId="72837AB1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GNSS-RealTimeIntegrity</w:t>
      </w:r>
    </w:p>
    <w:p w14:paraId="3906C300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GNSS-DataBitAssistance</w:t>
      </w:r>
    </w:p>
    <w:p w14:paraId="5373A3A7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GNSS-AcquisitionAssistance</w:t>
      </w:r>
    </w:p>
    <w:p w14:paraId="165A108B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GNSS-Almanac</w:t>
      </w:r>
    </w:p>
    <w:p w14:paraId="183953EE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GNSS-UTC-Model</w:t>
      </w:r>
    </w:p>
    <w:p w14:paraId="6A55841C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GNSS-AuxiliaryInformation</w:t>
      </w:r>
    </w:p>
    <w:p w14:paraId="6DBA1E48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BDS-DifferentialCorrections</w:t>
      </w:r>
    </w:p>
    <w:p w14:paraId="18289084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BDS-GridModelParameter</w:t>
      </w:r>
    </w:p>
    <w:p w14:paraId="673CE234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GNSS-RTK-Observations</w:t>
      </w:r>
    </w:p>
    <w:p w14:paraId="25BEE552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GLO-RTK-BiasInformation</w:t>
      </w:r>
    </w:p>
    <w:p w14:paraId="27703B01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GNSS-RTK-MAC-CorrectionDifferences</w:t>
      </w:r>
    </w:p>
    <w:p w14:paraId="17946264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GNSS-RTK-Residuals</w:t>
      </w:r>
    </w:p>
    <w:p w14:paraId="328F65AE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GNSS-RTK-FKP-Gradients</w:t>
      </w:r>
    </w:p>
    <w:p w14:paraId="423C8566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GNSS-SSR-OrbitCorrections</w:t>
      </w:r>
    </w:p>
    <w:p w14:paraId="26D674F2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GNSS-SSR-ClockCorrections</w:t>
      </w:r>
    </w:p>
    <w:p w14:paraId="0C51280E" w14:textId="77777777" w:rsidR="00257E99" w:rsidRPr="00257E99" w:rsidRDefault="009C70C2" w:rsidP="009C70C2">
      <w:pPr>
        <w:pStyle w:val="B1"/>
        <w:spacing w:after="0"/>
        <w:ind w:left="576" w:hanging="28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GNSS-SSR-CodeBias</w:t>
      </w:r>
    </w:p>
    <w:p w14:paraId="207A6725" w14:textId="77777777" w:rsidR="000920CF" w:rsidRDefault="009C70C2" w:rsidP="009C70C2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257E99" w:rsidRPr="00257E99">
        <w:rPr>
          <w:rFonts w:eastAsia="Malgun Gothic"/>
          <w:noProof/>
          <w:lang w:eastAsia="ko-KR"/>
        </w:rPr>
        <w:t>OTDOA-UE-Assisted</w:t>
      </w:r>
    </w:p>
    <w:p w14:paraId="12D3C9EA" w14:textId="77777777" w:rsidR="000920CF" w:rsidRDefault="009C70C2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These support UE-assisted and UE-</w:t>
      </w:r>
      <w:r w:rsidR="00257E99">
        <w:rPr>
          <w:rFonts w:eastAsia="Malgun Gothic"/>
          <w:noProof/>
          <w:lang w:eastAsia="ko-KR"/>
        </w:rPr>
        <w:t>based RAT independent position</w:t>
      </w:r>
      <w:r>
        <w:rPr>
          <w:rFonts w:eastAsia="Malgun Gothic"/>
          <w:noProof/>
          <w:lang w:eastAsia="ko-KR"/>
        </w:rPr>
        <w:t>ing using A-GNSS and RTK and UE-</w:t>
      </w:r>
      <w:r w:rsidR="00257E99">
        <w:rPr>
          <w:rFonts w:eastAsia="Malgun Gothic"/>
          <w:noProof/>
          <w:lang w:eastAsia="ko-KR"/>
        </w:rPr>
        <w:t xml:space="preserve">assisted RAT dependent positioning </w:t>
      </w:r>
      <w:r w:rsidR="0072252E">
        <w:rPr>
          <w:rFonts w:eastAsia="Malgun Gothic"/>
          <w:noProof/>
          <w:lang w:eastAsia="ko-KR"/>
        </w:rPr>
        <w:t xml:space="preserve">using </w:t>
      </w:r>
      <w:r w:rsidR="00257E99">
        <w:rPr>
          <w:rFonts w:eastAsia="Malgun Gothic"/>
          <w:noProof/>
          <w:lang w:eastAsia="ko-KR"/>
        </w:rPr>
        <w:t>OTDOA.</w:t>
      </w:r>
      <w:r w:rsidR="00455887">
        <w:rPr>
          <w:rFonts w:eastAsia="Malgun Gothic"/>
          <w:noProof/>
          <w:lang w:eastAsia="ko-KR"/>
        </w:rPr>
        <w:t xml:space="preserve"> </w:t>
      </w:r>
      <w:r w:rsidR="0072252E">
        <w:rPr>
          <w:rFonts w:eastAsia="Malgun Gothic"/>
          <w:noProof/>
          <w:lang w:eastAsia="ko-KR"/>
        </w:rPr>
        <w:t xml:space="preserve">The same RAT independent assistance data elements </w:t>
      </w:r>
      <w:r w:rsidR="00AA0FDD">
        <w:rPr>
          <w:rFonts w:eastAsia="Malgun Gothic"/>
          <w:noProof/>
          <w:lang w:eastAsia="ko-KR"/>
        </w:rPr>
        <w:t xml:space="preserve">are </w:t>
      </w:r>
      <w:r w:rsidR="002506A5">
        <w:rPr>
          <w:rFonts w:eastAsia="Malgun Gothic"/>
          <w:noProof/>
          <w:lang w:eastAsia="ko-KR"/>
        </w:rPr>
        <w:t xml:space="preserve">already </w:t>
      </w:r>
      <w:r w:rsidR="00AA0FDD">
        <w:rPr>
          <w:rFonts w:eastAsia="Malgun Gothic"/>
          <w:noProof/>
          <w:lang w:eastAsia="ko-KR"/>
        </w:rPr>
        <w:t>supported</w:t>
      </w:r>
      <w:r w:rsidR="0072252E">
        <w:rPr>
          <w:rFonts w:eastAsia="Malgun Gothic"/>
          <w:noProof/>
          <w:lang w:eastAsia="ko-KR"/>
        </w:rPr>
        <w:t xml:space="preserve"> </w:t>
      </w:r>
      <w:r w:rsidR="00446FBA">
        <w:rPr>
          <w:rFonts w:eastAsia="Malgun Gothic"/>
          <w:noProof/>
          <w:lang w:eastAsia="ko-KR"/>
        </w:rPr>
        <w:t>for</w:t>
      </w:r>
      <w:r w:rsidR="0072252E">
        <w:rPr>
          <w:rFonts w:eastAsia="Malgun Gothic"/>
          <w:noProof/>
          <w:lang w:eastAsia="ko-KR"/>
        </w:rPr>
        <w:t xml:space="preserve"> NR in Release </w:t>
      </w:r>
      <w:r w:rsidR="00AA0FDD">
        <w:rPr>
          <w:rFonts w:eastAsia="Malgun Gothic"/>
          <w:noProof/>
          <w:lang w:eastAsia="ko-KR"/>
        </w:rPr>
        <w:t>15</w:t>
      </w:r>
      <w:r w:rsidR="0072252E">
        <w:rPr>
          <w:rFonts w:eastAsia="Malgun Gothic"/>
          <w:noProof/>
          <w:lang w:eastAsia="ko-KR"/>
        </w:rPr>
        <w:t xml:space="preserve"> and the RAT dependent assistance data element for OTDOA can be replaced by one or more RAT dependent assistance data elements for NR</w:t>
      </w:r>
      <w:r w:rsidR="00B45AC9">
        <w:rPr>
          <w:rFonts w:eastAsia="Malgun Gothic"/>
          <w:noProof/>
          <w:lang w:eastAsia="ko-KR"/>
        </w:rPr>
        <w:t xml:space="preserve"> that are aligned with new </w:t>
      </w:r>
      <w:r>
        <w:rPr>
          <w:rFonts w:eastAsia="Malgun Gothic"/>
          <w:noProof/>
          <w:lang w:eastAsia="ko-KR"/>
        </w:rPr>
        <w:t>UE-assisted and UE-</w:t>
      </w:r>
      <w:r w:rsidR="00D31267">
        <w:rPr>
          <w:rFonts w:eastAsia="Malgun Gothic"/>
          <w:noProof/>
          <w:lang w:eastAsia="ko-KR"/>
        </w:rPr>
        <w:t xml:space="preserve">based </w:t>
      </w:r>
      <w:r w:rsidR="00B45AC9">
        <w:rPr>
          <w:rFonts w:eastAsia="Malgun Gothic"/>
          <w:noProof/>
          <w:lang w:eastAsia="ko-KR"/>
        </w:rPr>
        <w:t>RAT dependent position methods for NR</w:t>
      </w:r>
      <w:r w:rsidR="0072252E">
        <w:rPr>
          <w:rFonts w:eastAsia="Malgun Gothic"/>
          <w:noProof/>
          <w:lang w:eastAsia="ko-KR"/>
        </w:rPr>
        <w:t>.</w:t>
      </w:r>
    </w:p>
    <w:p w14:paraId="61F5D6D2" w14:textId="77777777" w:rsidR="00D31267" w:rsidRPr="00703D67" w:rsidRDefault="00D31267" w:rsidP="009C70C2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70C2">
        <w:rPr>
          <w:rFonts w:eastAsia="Malgun Gothic"/>
          <w:b/>
          <w:noProof/>
          <w:lang w:eastAsia="ko-KR"/>
        </w:rPr>
        <w:t>Observation 1:</w:t>
      </w:r>
      <w:r>
        <w:rPr>
          <w:rFonts w:eastAsia="Malgun Gothic"/>
          <w:noProof/>
          <w:lang w:eastAsia="ko-KR"/>
        </w:rPr>
        <w:tab/>
        <w:t>Broadcast of</w:t>
      </w:r>
      <w:r w:rsidRPr="00703D67">
        <w:rPr>
          <w:rFonts w:eastAsia="Malgun Gothic"/>
          <w:noProof/>
          <w:lang w:eastAsia="ko-KR"/>
        </w:rPr>
        <w:t xml:space="preserve"> location assistance data </w:t>
      </w:r>
      <w:r>
        <w:rPr>
          <w:rFonts w:eastAsia="Malgun Gothic"/>
          <w:noProof/>
          <w:lang w:eastAsia="ko-KR"/>
        </w:rPr>
        <w:t xml:space="preserve">by NG-RAN can support existing RAT independent assistance data elements for A-GNSS and RTK and new assistance data elements for </w:t>
      </w:r>
      <w:r w:rsidRPr="00D31267">
        <w:rPr>
          <w:rFonts w:eastAsia="Malgun Gothic"/>
          <w:noProof/>
          <w:lang w:eastAsia="ko-KR"/>
        </w:rPr>
        <w:t>new UE</w:t>
      </w:r>
      <w:r w:rsidR="00781623">
        <w:rPr>
          <w:rFonts w:eastAsia="Malgun Gothic"/>
          <w:noProof/>
          <w:lang w:eastAsia="ko-KR"/>
        </w:rPr>
        <w:noBreakHyphen/>
        <w:t>assisted and UE</w:t>
      </w:r>
      <w:r w:rsidR="00781623">
        <w:rPr>
          <w:rFonts w:eastAsia="Malgun Gothic"/>
          <w:noProof/>
          <w:lang w:eastAsia="ko-KR"/>
        </w:rPr>
        <w:noBreakHyphen/>
      </w:r>
      <w:r w:rsidRPr="00D31267">
        <w:rPr>
          <w:rFonts w:eastAsia="Malgun Gothic"/>
          <w:noProof/>
          <w:lang w:eastAsia="ko-KR"/>
        </w:rPr>
        <w:t>based RAT dependent position methods for NR.</w:t>
      </w:r>
    </w:p>
    <w:p w14:paraId="2F3F14B3" w14:textId="77777777" w:rsidR="002A4682" w:rsidRDefault="002A4682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lastRenderedPageBreak/>
        <w:t xml:space="preserve">The benefits of broadcasting location assistance data </w:t>
      </w:r>
      <w:r w:rsidR="00AE6B43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>include reduced network signaling and reduced load on network elements (e.g. LMF, AMF, gNB) for a high density of recipient UEs in each cell, reduced latency in obtaining assistance data at a UE, and r</w:t>
      </w:r>
      <w:r w:rsidR="00AE6B43">
        <w:rPr>
          <w:rFonts w:eastAsia="Malgun Gothic"/>
          <w:noProof/>
          <w:lang w:eastAsia="ko-KR"/>
        </w:rPr>
        <w:t>educed UE signaling and po</w:t>
      </w:r>
      <w:r>
        <w:rPr>
          <w:rFonts w:eastAsia="Malgun Gothic"/>
          <w:noProof/>
          <w:lang w:eastAsia="ko-KR"/>
        </w:rPr>
        <w:t>wer</w:t>
      </w:r>
      <w:r w:rsidR="00B45AC9">
        <w:rPr>
          <w:rFonts w:eastAsia="Malgun Gothic"/>
          <w:noProof/>
          <w:lang w:eastAsia="ko-KR"/>
        </w:rPr>
        <w:t xml:space="preserve"> usage</w:t>
      </w:r>
      <w:r>
        <w:rPr>
          <w:rFonts w:eastAsia="Malgun Gothic"/>
          <w:noProof/>
          <w:lang w:eastAsia="ko-KR"/>
        </w:rPr>
        <w:t xml:space="preserve">. </w:t>
      </w:r>
      <w:r w:rsidR="00703D67">
        <w:rPr>
          <w:rFonts w:eastAsia="Malgun Gothic"/>
          <w:noProof/>
          <w:lang w:eastAsia="ko-KR"/>
        </w:rPr>
        <w:t>As an example, IOT UEs would be able to determine and track their locati</w:t>
      </w:r>
      <w:r w:rsidR="00AE6B43">
        <w:rPr>
          <w:rFonts w:eastAsia="Malgun Gothic"/>
          <w:noProof/>
          <w:lang w:eastAsia="ko-KR"/>
        </w:rPr>
        <w:t xml:space="preserve">ons while in idle state with </w:t>
      </w:r>
      <w:r w:rsidR="00703D67">
        <w:rPr>
          <w:rFonts w:eastAsia="Malgun Gothic"/>
          <w:noProof/>
          <w:lang w:eastAsia="ko-KR"/>
        </w:rPr>
        <w:t>PSM or eDRX whi</w:t>
      </w:r>
      <w:r w:rsidR="00B45AC9">
        <w:rPr>
          <w:rFonts w:eastAsia="Malgun Gothic"/>
          <w:noProof/>
          <w:lang w:eastAsia="ko-KR"/>
        </w:rPr>
        <w:t xml:space="preserve">ch </w:t>
      </w:r>
      <w:r w:rsidR="00AE6B43">
        <w:rPr>
          <w:rFonts w:eastAsia="Malgun Gothic"/>
          <w:noProof/>
          <w:lang w:eastAsia="ko-KR"/>
        </w:rPr>
        <w:t>could reduce</w:t>
      </w:r>
      <w:r w:rsidR="00703D67">
        <w:rPr>
          <w:rFonts w:eastAsia="Malgun Gothic"/>
          <w:noProof/>
          <w:lang w:eastAsia="ko-KR"/>
        </w:rPr>
        <w:t xml:space="preserve"> both UE power and load on the network. The assistance data can also be ciphered which can provide a revenue stream for operators.</w:t>
      </w:r>
    </w:p>
    <w:p w14:paraId="2209EBC6" w14:textId="77777777" w:rsidR="00703D67" w:rsidRPr="00703D67" w:rsidRDefault="00AE6B43" w:rsidP="00EC746C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C746C">
        <w:rPr>
          <w:rFonts w:eastAsia="Malgun Gothic"/>
          <w:b/>
          <w:noProof/>
          <w:lang w:eastAsia="ko-KR"/>
        </w:rPr>
        <w:t>Observ</w:t>
      </w:r>
      <w:r w:rsidR="00362CBD" w:rsidRPr="00EC746C">
        <w:rPr>
          <w:rFonts w:eastAsia="Malgun Gothic"/>
          <w:b/>
          <w:noProof/>
          <w:lang w:eastAsia="ko-KR"/>
        </w:rPr>
        <w:t>ation 2</w:t>
      </w:r>
      <w:r w:rsidR="00703D67" w:rsidRPr="00EC746C">
        <w:rPr>
          <w:rFonts w:eastAsia="Malgun Gothic"/>
          <w:b/>
          <w:noProof/>
          <w:lang w:eastAsia="ko-KR"/>
        </w:rPr>
        <w:t>:</w:t>
      </w:r>
      <w:r w:rsidR="00703D67">
        <w:rPr>
          <w:rFonts w:eastAsia="Malgun Gothic"/>
          <w:noProof/>
          <w:lang w:eastAsia="ko-KR"/>
        </w:rPr>
        <w:tab/>
        <w:t>Broadcast of</w:t>
      </w:r>
      <w:r w:rsidR="00703D67" w:rsidRPr="00703D67">
        <w:rPr>
          <w:rFonts w:eastAsia="Malgun Gothic"/>
          <w:noProof/>
          <w:lang w:eastAsia="ko-KR"/>
        </w:rPr>
        <w:t xml:space="preserve"> location assistance data </w:t>
      </w:r>
      <w:r w:rsidR="00703D67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>reduce</w:t>
      </w:r>
      <w:r w:rsidR="00703D67" w:rsidRPr="00703D67">
        <w:rPr>
          <w:rFonts w:eastAsia="Malgun Gothic"/>
          <w:noProof/>
          <w:lang w:eastAsia="ko-KR"/>
        </w:rPr>
        <w:t xml:space="preserve"> network signaling </w:t>
      </w:r>
      <w:r w:rsidR="00703D67">
        <w:rPr>
          <w:rFonts w:eastAsia="Malgun Gothic"/>
          <w:noProof/>
          <w:lang w:eastAsia="ko-KR"/>
        </w:rPr>
        <w:t xml:space="preserve">and </w:t>
      </w:r>
      <w:r w:rsidR="00703D67" w:rsidRPr="00703D67">
        <w:rPr>
          <w:rFonts w:eastAsia="Malgun Gothic"/>
          <w:noProof/>
          <w:lang w:eastAsia="ko-KR"/>
        </w:rPr>
        <w:t>load on network elements (e.g. LMF, AMF, gNB)</w:t>
      </w:r>
      <w:r w:rsidR="00703D67">
        <w:rPr>
          <w:rFonts w:eastAsia="Malgun Gothic"/>
          <w:noProof/>
          <w:lang w:eastAsia="ko-KR"/>
        </w:rPr>
        <w:t>, reduce</w:t>
      </w:r>
      <w:r w:rsidR="00703D67" w:rsidRPr="00703D67">
        <w:rPr>
          <w:rFonts w:eastAsia="Malgun Gothic"/>
          <w:noProof/>
          <w:lang w:eastAsia="ko-KR"/>
        </w:rPr>
        <w:t xml:space="preserve"> latency in obtaining assistance data at a UE, a</w:t>
      </w:r>
      <w:r w:rsidR="00703D67">
        <w:rPr>
          <w:rFonts w:eastAsia="Malgun Gothic"/>
          <w:noProof/>
          <w:lang w:eastAsia="ko-KR"/>
        </w:rPr>
        <w:t>nd reduce UE signaling and po</w:t>
      </w:r>
      <w:r w:rsidR="00703D67" w:rsidRPr="00703D67">
        <w:rPr>
          <w:rFonts w:eastAsia="Malgun Gothic"/>
          <w:noProof/>
          <w:lang w:eastAsia="ko-KR"/>
        </w:rPr>
        <w:t>wer</w:t>
      </w:r>
      <w:r w:rsidR="00B45AC9">
        <w:rPr>
          <w:rFonts w:eastAsia="Malgun Gothic"/>
          <w:noProof/>
          <w:lang w:eastAsia="ko-KR"/>
        </w:rPr>
        <w:t xml:space="preserve"> usage</w:t>
      </w:r>
      <w:r w:rsidR="00703D67" w:rsidRPr="00703D67">
        <w:rPr>
          <w:rFonts w:eastAsia="Malgun Gothic"/>
          <w:noProof/>
          <w:lang w:eastAsia="ko-KR"/>
        </w:rPr>
        <w:t>.</w:t>
      </w:r>
      <w:r w:rsidR="00703D67">
        <w:rPr>
          <w:rFonts w:eastAsia="Malgun Gothic"/>
          <w:noProof/>
          <w:lang w:eastAsia="ko-KR"/>
        </w:rPr>
        <w:t xml:space="preserve"> Ciphering of</w:t>
      </w:r>
      <w:r w:rsidR="00703D67" w:rsidRPr="00703D67">
        <w:rPr>
          <w:rFonts w:eastAsia="Malgun Gothic"/>
          <w:noProof/>
          <w:lang w:eastAsia="ko-KR"/>
        </w:rPr>
        <w:t xml:space="preserve"> assistance data can also provide a revenue stream for operators.</w:t>
      </w:r>
    </w:p>
    <w:p w14:paraId="71A6CF1D" w14:textId="77777777" w:rsidR="00587E76" w:rsidRDefault="00AE6B43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support of br</w:t>
      </w:r>
      <w:r w:rsidR="00587E76">
        <w:rPr>
          <w:rFonts w:eastAsia="Malgun Gothic"/>
          <w:noProof/>
          <w:lang w:eastAsia="ko-KR"/>
        </w:rPr>
        <w:t>o</w:t>
      </w:r>
      <w:r>
        <w:rPr>
          <w:rFonts w:eastAsia="Malgun Gothic"/>
          <w:noProof/>
          <w:lang w:eastAsia="ko-KR"/>
        </w:rPr>
        <w:t>a</w:t>
      </w:r>
      <w:r w:rsidR="00587E76">
        <w:rPr>
          <w:rFonts w:eastAsia="Malgun Gothic"/>
          <w:noProof/>
          <w:lang w:eastAsia="ko-KR"/>
        </w:rPr>
        <w:t>dcast of location assistance data for NR</w:t>
      </w:r>
      <w:r>
        <w:rPr>
          <w:rFonts w:eastAsia="Malgun Gothic"/>
          <w:noProof/>
          <w:lang w:eastAsia="ko-KR"/>
        </w:rPr>
        <w:t xml:space="preserve"> can also be used to help support broadcast of location assistance data fo</w:t>
      </w:r>
      <w:r w:rsidR="00587E76">
        <w:rPr>
          <w:rFonts w:eastAsia="Malgun Gothic"/>
          <w:noProof/>
          <w:lang w:eastAsia="ko-KR"/>
        </w:rPr>
        <w:t>r E-UTRA connected to 5GC</w:t>
      </w:r>
      <w:r w:rsidR="00B45AC9">
        <w:rPr>
          <w:rFonts w:eastAsia="Malgun Gothic"/>
          <w:noProof/>
          <w:lang w:eastAsia="ko-KR"/>
        </w:rPr>
        <w:t>,</w:t>
      </w:r>
      <w:r w:rsidR="00EC746C">
        <w:rPr>
          <w:rFonts w:eastAsia="Malgun Gothic"/>
          <w:noProof/>
          <w:lang w:eastAsia="ko-KR"/>
        </w:rPr>
        <w:t xml:space="preserve"> since the </w:t>
      </w:r>
      <w:r w:rsidR="00587E76">
        <w:rPr>
          <w:rFonts w:eastAsia="Malgun Gothic"/>
          <w:noProof/>
          <w:lang w:eastAsia="ko-KR"/>
        </w:rPr>
        <w:t>sa</w:t>
      </w:r>
      <w:r>
        <w:rPr>
          <w:rFonts w:eastAsia="Malgun Gothic"/>
          <w:noProof/>
          <w:lang w:eastAsia="ko-KR"/>
        </w:rPr>
        <w:t>me signalling and procedures could be used o</w:t>
      </w:r>
      <w:r w:rsidR="00587E76">
        <w:rPr>
          <w:rFonts w:eastAsia="Malgun Gothic"/>
          <w:noProof/>
          <w:lang w:eastAsia="ko-KR"/>
        </w:rPr>
        <w:t xml:space="preserve">n the network side and SIB support </w:t>
      </w:r>
      <w:r>
        <w:rPr>
          <w:rFonts w:eastAsia="Malgun Gothic"/>
          <w:noProof/>
          <w:lang w:eastAsia="ko-KR"/>
        </w:rPr>
        <w:t xml:space="preserve">on the </w:t>
      </w:r>
      <w:r w:rsidR="00B45AC9">
        <w:rPr>
          <w:rFonts w:eastAsia="Malgun Gothic"/>
          <w:noProof/>
          <w:lang w:eastAsia="ko-KR"/>
        </w:rPr>
        <w:t xml:space="preserve">radio interface </w:t>
      </w:r>
      <w:r w:rsidR="00587E76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reuse the existing RRC support </w:t>
      </w:r>
      <w:r w:rsidR="00587E76">
        <w:rPr>
          <w:rFonts w:eastAsia="Malgun Gothic"/>
          <w:noProof/>
          <w:lang w:eastAsia="ko-KR"/>
        </w:rPr>
        <w:t xml:space="preserve">in TS </w:t>
      </w:r>
      <w:r w:rsidR="009426AC">
        <w:rPr>
          <w:rFonts w:eastAsia="Malgun Gothic"/>
          <w:noProof/>
          <w:lang w:eastAsia="ko-KR"/>
        </w:rPr>
        <w:t xml:space="preserve">36.331 </w:t>
      </w:r>
      <w:r w:rsidR="0007228F">
        <w:rPr>
          <w:rFonts w:eastAsia="Malgun Gothic"/>
          <w:noProof/>
          <w:lang w:eastAsia="ko-KR"/>
        </w:rPr>
        <w:t>[4</w:t>
      </w:r>
      <w:r w:rsidR="00587E76">
        <w:rPr>
          <w:rFonts w:eastAsia="Malgun Gothic"/>
          <w:noProof/>
          <w:lang w:eastAsia="ko-KR"/>
        </w:rPr>
        <w:t xml:space="preserve">]. </w:t>
      </w:r>
    </w:p>
    <w:p w14:paraId="2764709E" w14:textId="77777777" w:rsidR="00587E76" w:rsidRPr="00703D67" w:rsidRDefault="00D73A8C" w:rsidP="00EC746C">
      <w:pPr>
        <w:pStyle w:val="NO"/>
        <w:ind w:left="1704" w:hanging="1420"/>
        <w:rPr>
          <w:rFonts w:eastAsia="Malgun Gothic"/>
          <w:noProof/>
          <w:lang w:eastAsia="ko-KR"/>
        </w:rPr>
      </w:pPr>
      <w:r w:rsidRPr="00EC746C">
        <w:rPr>
          <w:rFonts w:eastAsia="Malgun Gothic"/>
          <w:b/>
          <w:noProof/>
          <w:lang w:eastAsia="ko-KR"/>
        </w:rPr>
        <w:t>Observ</w:t>
      </w:r>
      <w:r w:rsidR="00362CBD" w:rsidRPr="00EC746C">
        <w:rPr>
          <w:rFonts w:eastAsia="Malgun Gothic"/>
          <w:b/>
          <w:noProof/>
          <w:lang w:eastAsia="ko-KR"/>
        </w:rPr>
        <w:t>ation 3</w:t>
      </w:r>
      <w:r w:rsidR="00587E76" w:rsidRPr="00EC746C">
        <w:rPr>
          <w:rFonts w:eastAsia="Malgun Gothic"/>
          <w:b/>
          <w:noProof/>
          <w:lang w:eastAsia="ko-KR"/>
        </w:rPr>
        <w:t>:</w:t>
      </w:r>
      <w:r w:rsidR="00587E76">
        <w:rPr>
          <w:rFonts w:eastAsia="Malgun Gothic"/>
          <w:noProof/>
          <w:lang w:eastAsia="ko-KR"/>
        </w:rPr>
        <w:tab/>
        <w:t>S</w:t>
      </w:r>
      <w:r w:rsidR="00AE6B43">
        <w:rPr>
          <w:rFonts w:eastAsia="Malgun Gothic"/>
          <w:noProof/>
          <w:lang w:eastAsia="ko-KR"/>
        </w:rPr>
        <w:t>upport of broa</w:t>
      </w:r>
      <w:r w:rsidR="00587E76" w:rsidRPr="00587E76">
        <w:rPr>
          <w:rFonts w:eastAsia="Malgun Gothic"/>
          <w:noProof/>
          <w:lang w:eastAsia="ko-KR"/>
        </w:rPr>
        <w:t xml:space="preserve">dcast of location assistance data for NR can be used to </w:t>
      </w:r>
      <w:r w:rsidR="00AE6B43">
        <w:rPr>
          <w:rFonts w:eastAsia="Malgun Gothic"/>
          <w:noProof/>
          <w:lang w:eastAsia="ko-KR"/>
        </w:rPr>
        <w:t>help support broadcast of location assistance data fo</w:t>
      </w:r>
      <w:r w:rsidR="00587E76" w:rsidRPr="00587E76">
        <w:rPr>
          <w:rFonts w:eastAsia="Malgun Gothic"/>
          <w:noProof/>
          <w:lang w:eastAsia="ko-KR"/>
        </w:rPr>
        <w:t>r E-UTRA connected to 5GC.</w:t>
      </w:r>
    </w:p>
    <w:p w14:paraId="53411239" w14:textId="77777777" w:rsidR="003F4887" w:rsidRPr="005A5B86" w:rsidRDefault="003F4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264F0B9" w14:textId="77777777" w:rsidR="003F4887" w:rsidRPr="003F4887" w:rsidRDefault="003F4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2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703D67">
        <w:rPr>
          <w:rFonts w:ascii="Arial" w:eastAsia="Malgun Gothic" w:hAnsi="Arial"/>
          <w:noProof/>
          <w:sz w:val="32"/>
          <w:lang w:eastAsia="ko-KR"/>
        </w:rPr>
        <w:t>Overview of Broadcast of Location Assistance Data</w:t>
      </w:r>
    </w:p>
    <w:p w14:paraId="75739EC7" w14:textId="77777777" w:rsidR="00446FBA" w:rsidRPr="00CF2145" w:rsidRDefault="00AE6B43" w:rsidP="00446FBA">
      <w:r>
        <w:t xml:space="preserve">Figure 1 shows a </w:t>
      </w:r>
      <w:r w:rsidR="00973A9D">
        <w:t>high-level</w:t>
      </w:r>
      <w:r>
        <w:t xml:space="preserve"> </w:t>
      </w:r>
      <w:r w:rsidR="00E02F50">
        <w:t>procedure for broadcasting location assistance data</w:t>
      </w:r>
      <w:r w:rsidR="00B45AC9">
        <w:t xml:space="preserve"> by</w:t>
      </w:r>
      <w:r w:rsidR="00E02F50">
        <w:t xml:space="preserve"> </w:t>
      </w:r>
      <w:r w:rsidR="00587E76">
        <w:t xml:space="preserve">NG-RAN </w:t>
      </w:r>
      <w:r w:rsidR="00E02F50">
        <w:t xml:space="preserve">which is based on the procedure used for E-UTRA </w:t>
      </w:r>
      <w:r w:rsidR="00B45AC9">
        <w:t>connected to EPC</w:t>
      </w:r>
      <w:r w:rsidR="00587E76">
        <w:t xml:space="preserve"> </w:t>
      </w:r>
      <w:r w:rsidR="00E02F50">
        <w:t>in</w:t>
      </w:r>
      <w:r>
        <w:t xml:space="preserve"> TS 36.305 </w:t>
      </w:r>
      <w:r w:rsidR="009426AC">
        <w:t xml:space="preserve">clause 7.6 </w:t>
      </w:r>
      <w:r w:rsidR="0007228F">
        <w:t>[2</w:t>
      </w:r>
      <w:r>
        <w:t>]</w:t>
      </w:r>
      <w:r w:rsidR="00D166E5">
        <w:t>.</w:t>
      </w:r>
    </w:p>
    <w:p w14:paraId="6F9F33A0" w14:textId="463D7E1F" w:rsidR="00446FBA" w:rsidRPr="00CF2145" w:rsidRDefault="00705949" w:rsidP="00446FBA">
      <w:pPr>
        <w:pStyle w:val="TH"/>
      </w:pPr>
      <w:r w:rsidRPr="00CF2145">
        <w:object w:dxaOrig="8071" w:dyaOrig="6897" w14:anchorId="6E123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15pt;height:344.4pt" o:ole="">
            <v:imagedata r:id="rId9" o:title=""/>
          </v:shape>
          <o:OLEObject Type="Embed" ProgID="Visio.Drawing.11" ShapeID="_x0000_i1025" DrawAspect="Content" ObjectID="_1611637231" r:id="rId10"/>
        </w:object>
      </w:r>
    </w:p>
    <w:p w14:paraId="498C714B" w14:textId="5F3FA107" w:rsidR="00446FBA" w:rsidRPr="00CF2145" w:rsidRDefault="00587E76" w:rsidP="00446FBA">
      <w:pPr>
        <w:pStyle w:val="TF"/>
      </w:pPr>
      <w:r>
        <w:t>Figure</w:t>
      </w:r>
      <w:r w:rsidRPr="00CF2145">
        <w:t xml:space="preserve"> </w:t>
      </w:r>
      <w:r>
        <w:t>1: Procedure</w:t>
      </w:r>
      <w:r w:rsidR="00446FBA" w:rsidRPr="00CF2145">
        <w:t xml:space="preserve"> to suppo</w:t>
      </w:r>
      <w:r>
        <w:t xml:space="preserve">rt </w:t>
      </w:r>
      <w:r w:rsidR="00B634CE">
        <w:rPr>
          <w:lang w:val="en-US"/>
        </w:rPr>
        <w:t xml:space="preserve">LMF-based </w:t>
      </w:r>
      <w:r w:rsidR="009426AC">
        <w:t>broadcast of assistance data by</w:t>
      </w:r>
      <w:r>
        <w:t xml:space="preserve"> NG-RAN</w:t>
      </w:r>
    </w:p>
    <w:p w14:paraId="2BE320F1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1</w:t>
      </w:r>
      <w:r w:rsidR="00587E76">
        <w:rPr>
          <w:rFonts w:eastAsia="Malgun Gothic"/>
          <w:noProof/>
          <w:lang w:eastAsia="ko-KR"/>
        </w:rPr>
        <w:t>.</w:t>
      </w:r>
      <w:r w:rsidR="00587E76">
        <w:rPr>
          <w:rFonts w:eastAsia="Malgun Gothic"/>
          <w:noProof/>
          <w:lang w:eastAsia="ko-KR"/>
        </w:rPr>
        <w:tab/>
        <w:t>The L</w:t>
      </w:r>
      <w:r w:rsidR="00587E76">
        <w:rPr>
          <w:rFonts w:eastAsia="Malgun Gothic"/>
          <w:noProof/>
          <w:lang w:val="en-US" w:eastAsia="ko-KR"/>
        </w:rPr>
        <w:t>MF</w:t>
      </w:r>
      <w:r w:rsidR="00587E76">
        <w:rPr>
          <w:rFonts w:eastAsia="Malgun Gothic"/>
          <w:noProof/>
          <w:lang w:eastAsia="ko-KR"/>
        </w:rPr>
        <w:t xml:space="preserve"> sends an NR</w:t>
      </w:r>
      <w:r w:rsidRPr="00CF2145">
        <w:rPr>
          <w:rFonts w:eastAsia="Malgun Gothic"/>
          <w:noProof/>
          <w:lang w:eastAsia="ko-KR"/>
        </w:rPr>
        <w:t>PPa Assistance Data Inform</w:t>
      </w:r>
      <w:r w:rsidR="00587E76">
        <w:rPr>
          <w:rFonts w:eastAsia="Malgun Gothic"/>
          <w:noProof/>
          <w:lang w:eastAsia="ko-KR"/>
        </w:rPr>
        <w:t>ation Control message to the NG-RAN node</w:t>
      </w:r>
      <w:r w:rsidRPr="00CF2145">
        <w:rPr>
          <w:rFonts w:eastAsia="Malgun Gothic"/>
          <w:noProof/>
          <w:lang w:eastAsia="ko-KR"/>
        </w:rPr>
        <w:t xml:space="preserve"> with an indication to start broadcasting assistance information. The message includes one or more System Information groups, where each group contains the broadcast periodicity and one or more</w:t>
      </w:r>
      <w:r w:rsidR="00B3202A">
        <w:rPr>
          <w:rFonts w:eastAsia="Malgun Gothic"/>
          <w:noProof/>
          <w:lang w:val="en-US" w:eastAsia="ko-KR"/>
        </w:rPr>
        <w:t xml:space="preserve"> pre-coded</w:t>
      </w:r>
      <w:r w:rsidRPr="00CF2145">
        <w:rPr>
          <w:rFonts w:eastAsia="Malgun Gothic"/>
          <w:noProof/>
          <w:lang w:eastAsia="ko-KR"/>
        </w:rPr>
        <w:t xml:space="preserve"> posSIB types together with meta data. Each posSIB type may be ciphered and/or segmented at the</w:t>
      </w:r>
      <w:r w:rsidR="00587E76">
        <w:rPr>
          <w:rFonts w:eastAsia="Malgun Gothic"/>
          <w:noProof/>
          <w:lang w:val="en-US" w:eastAsia="ko-KR"/>
        </w:rPr>
        <w:t xml:space="preserve"> LMF</w:t>
      </w:r>
      <w:r w:rsidRPr="00CF2145">
        <w:rPr>
          <w:rFonts w:eastAsia="Malgun Gothic"/>
          <w:noProof/>
          <w:lang w:eastAsia="ko-KR"/>
        </w:rPr>
        <w:t xml:space="preserve">. The meta data may include an </w:t>
      </w:r>
      <w:r w:rsidRPr="00CF2145">
        <w:rPr>
          <w:rFonts w:eastAsia="Malgun Gothic"/>
          <w:noProof/>
          <w:lang w:eastAsia="ko-KR"/>
        </w:rPr>
        <w:lastRenderedPageBreak/>
        <w:t>indication whether the posSIB type in the System Information group is ciphered or not, as well as an indication of an applicable GNSS type.</w:t>
      </w:r>
    </w:p>
    <w:p w14:paraId="43737719" w14:textId="77777777" w:rsidR="00446FBA" w:rsidRPr="00CF2145" w:rsidRDefault="00587E76" w:rsidP="00446FBA">
      <w:pPr>
        <w:pStyle w:val="B1"/>
        <w:rPr>
          <w:rFonts w:eastAsia="Malgun Gothic"/>
        </w:rPr>
      </w:pPr>
      <w:r>
        <w:rPr>
          <w:rFonts w:eastAsia="Malgun Gothic"/>
          <w:noProof/>
          <w:lang w:eastAsia="ko-KR"/>
        </w:rPr>
        <w:t>2.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</w:t>
      </w:r>
      <w:bookmarkStart w:id="6" w:name="_Hlk517158135"/>
      <w:r w:rsidR="00446FBA" w:rsidRPr="00CF2145">
        <w:rPr>
          <w:rFonts w:eastAsia="Malgun Gothic"/>
          <w:noProof/>
          <w:lang w:eastAsia="ko-KR"/>
        </w:rPr>
        <w:t>includes the received System Information groups in RRC System Information Messages and corresponding scheduling information</w:t>
      </w:r>
      <w:bookmarkEnd w:id="6"/>
      <w:r w:rsidR="00446FBA" w:rsidRPr="00CF2145">
        <w:rPr>
          <w:rFonts w:eastAsia="Malgun Gothic"/>
          <w:noProof/>
          <w:lang w:eastAsia="ko-KR"/>
        </w:rPr>
        <w:t xml:space="preserve">. </w:t>
      </w:r>
      <w:r w:rsidR="00446FBA" w:rsidRPr="00CF2145">
        <w:rPr>
          <w:rFonts w:eastAsia="Malgun Gothic"/>
        </w:rPr>
        <w:t xml:space="preserve">The UE applies system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446FBA" w:rsidRPr="00CF2145">
        <w:rPr>
          <w:rFonts w:eastAsia="Malgun Gothic"/>
        </w:rPr>
        <w:t>rmation acquisition procedure</w:t>
      </w:r>
      <w:r>
        <w:rPr>
          <w:rFonts w:eastAsia="Malgun Gothic"/>
          <w:lang w:val="en-US"/>
        </w:rPr>
        <w:t>s</w:t>
      </w:r>
      <w:r w:rsidR="00446FBA" w:rsidRPr="00CF2145">
        <w:rPr>
          <w:rFonts w:eastAsia="Malgun Gothic"/>
        </w:rPr>
        <w:t xml:space="preserve"> for acquiring the assistance data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D166E5">
        <w:rPr>
          <w:rFonts w:eastAsia="Malgun Gothic"/>
        </w:rPr>
        <w:t>rmation that is broadcast</w:t>
      </w:r>
      <w:r w:rsidR="00446FBA" w:rsidRPr="00CF2145">
        <w:rPr>
          <w:rFonts w:eastAsia="Malgun Gothic"/>
        </w:rPr>
        <w:t>.</w:t>
      </w:r>
    </w:p>
    <w:p w14:paraId="3FACC0BD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</w:rPr>
        <w:t>3.</w:t>
      </w:r>
      <w:r w:rsidRPr="00CF2145">
        <w:rPr>
          <w:rFonts w:eastAsia="Malgun Gothic"/>
        </w:rPr>
        <w:tab/>
        <w:t>If the pos</w:t>
      </w:r>
      <w:r w:rsidR="00D166E5">
        <w:rPr>
          <w:rFonts w:eastAsia="Malgun Gothic"/>
        </w:rPr>
        <w:t>SIB types were ciphered by the LMF</w:t>
      </w:r>
      <w:r w:rsidRPr="00CF2145">
        <w:rPr>
          <w:rFonts w:eastAsia="Malgun Gothic"/>
        </w:rPr>
        <w:t>, the</w:t>
      </w:r>
      <w:r w:rsidR="00D166E5">
        <w:rPr>
          <w:rFonts w:eastAsia="Malgun Gothic"/>
          <w:lang w:val="en-US"/>
        </w:rPr>
        <w:t xml:space="preserve"> LMF</w:t>
      </w:r>
      <w:r w:rsidRPr="00CF2145">
        <w:rPr>
          <w:rFonts w:eastAsia="Malgun Gothic"/>
        </w:rPr>
        <w:t xml:space="preserve"> provides the used ciphering keys, together with a validity time and vali</w:t>
      </w:r>
      <w:r w:rsidR="00D166E5">
        <w:rPr>
          <w:rFonts w:eastAsia="Malgun Gothic"/>
        </w:rPr>
        <w:t xml:space="preserve">dity area for each key, to the AMF. The AMF </w:t>
      </w:r>
      <w:r w:rsidRPr="00CF2145">
        <w:rPr>
          <w:rFonts w:eastAsia="Malgun Gothic"/>
        </w:rPr>
        <w:t>returns a Ciphering Key Data R</w:t>
      </w:r>
      <w:r w:rsidR="00D166E5">
        <w:rPr>
          <w:rFonts w:eastAsia="Malgun Gothic"/>
        </w:rPr>
        <w:t>esult message back to the LMF</w:t>
      </w:r>
      <w:r w:rsidRPr="00CF2145">
        <w:rPr>
          <w:rFonts w:eastAsia="Malgun Gothic"/>
        </w:rPr>
        <w:t xml:space="preserve"> indicating whether the </w:t>
      </w:r>
      <w:r w:rsidR="00D166E5">
        <w:rPr>
          <w:rFonts w:eastAsia="Malgun Gothic"/>
          <w:lang w:val="en-US"/>
        </w:rPr>
        <w:t xml:space="preserve">AMF </w:t>
      </w:r>
      <w:r w:rsidRPr="00CF2145">
        <w:rPr>
          <w:rFonts w:eastAsia="Malgun Gothic"/>
        </w:rPr>
        <w:t xml:space="preserve">was able to successfully store </w:t>
      </w:r>
      <w:r w:rsidR="00D166E5">
        <w:rPr>
          <w:rFonts w:eastAsia="Malgun Gothic"/>
        </w:rPr>
        <w:t>the ciphering data sets. The AMF</w:t>
      </w:r>
      <w:r w:rsidRPr="00CF2145">
        <w:rPr>
          <w:rFonts w:eastAsia="Malgun Gothic"/>
        </w:rPr>
        <w:t xml:space="preserve"> may then distribute successfully stored ciphering keys and their validity times and validity areas to suitably subscribed UEs using a mobility management message</w:t>
      </w:r>
      <w:r w:rsidR="00D166E5">
        <w:rPr>
          <w:rFonts w:eastAsia="Malgun Gothic"/>
        </w:rPr>
        <w:t>. The AMF</w:t>
      </w:r>
      <w:r w:rsidRPr="00CF2145">
        <w:rPr>
          <w:rFonts w:eastAsia="Malgun Gothic"/>
        </w:rPr>
        <w:t xml:space="preserve"> repeats this procedure whenever a ciphering key changes.</w:t>
      </w:r>
    </w:p>
    <w:p w14:paraId="616AF783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4.</w:t>
      </w:r>
      <w:r w:rsidRPr="00CF2145">
        <w:rPr>
          <w:rFonts w:eastAsia="Malgun Gothic"/>
          <w:noProof/>
          <w:lang w:eastAsia="ko-KR"/>
        </w:rPr>
        <w:tab/>
        <w:t xml:space="preserve">At any time after Step 1, the </w:t>
      </w:r>
      <w:r w:rsidR="00D166E5">
        <w:rPr>
          <w:rFonts w:eastAsia="Malgun Gothic"/>
          <w:noProof/>
          <w:lang w:val="en-US" w:eastAsia="ko-KR"/>
        </w:rPr>
        <w:t xml:space="preserve">NG-RAN node </w:t>
      </w:r>
      <w:r w:rsidRPr="00CF2145">
        <w:rPr>
          <w:rFonts w:eastAsia="Malgun Gothic"/>
          <w:noProof/>
          <w:lang w:eastAsia="ko-KR"/>
        </w:rPr>
        <w:t>may send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Pr="00CF2145">
        <w:rPr>
          <w:rFonts w:eastAsia="Malgun Gothic"/>
          <w:noProof/>
          <w:lang w:eastAsia="ko-KR"/>
        </w:rPr>
        <w:t>PPa Assistance Infor</w:t>
      </w:r>
      <w:r w:rsidR="00D166E5">
        <w:rPr>
          <w:rFonts w:eastAsia="Malgun Gothic"/>
          <w:noProof/>
          <w:lang w:eastAsia="ko-KR"/>
        </w:rPr>
        <w:t>mation Feedback message to the LMF</w:t>
      </w:r>
      <w:r w:rsidRPr="00CF2145">
        <w:rPr>
          <w:rFonts w:eastAsia="Malgun Gothic"/>
          <w:noProof/>
          <w:lang w:eastAsia="ko-KR"/>
        </w:rPr>
        <w:t xml:space="preserve"> providing feedback on assistance information broadcasting. The message may include an assistance information failure list indicating that certain posSIB types could not be configured for broadcasting by the</w:t>
      </w:r>
      <w:r w:rsidR="00C141A4">
        <w:rPr>
          <w:rFonts w:eastAsia="Malgun Gothic"/>
          <w:noProof/>
          <w:lang w:val="en-US" w:eastAsia="ko-KR"/>
        </w:rPr>
        <w:t xml:space="preserve"> NG</w:t>
      </w:r>
      <w:r w:rsidR="00C141A4">
        <w:rPr>
          <w:rFonts w:eastAsia="Malgun Gothic"/>
          <w:noProof/>
          <w:lang w:val="en-US" w:eastAsia="ko-KR"/>
        </w:rPr>
        <w:noBreakHyphen/>
      </w:r>
      <w:r w:rsidR="00D166E5">
        <w:rPr>
          <w:rFonts w:eastAsia="Malgun Gothic"/>
          <w:noProof/>
          <w:lang w:val="en-US" w:eastAsia="ko-KR"/>
        </w:rPr>
        <w:t>RAN node</w:t>
      </w:r>
      <w:r w:rsidRPr="00CF2145">
        <w:rPr>
          <w:rFonts w:eastAsia="Malgun Gothic"/>
          <w:noProof/>
          <w:lang w:eastAsia="ko-KR"/>
        </w:rPr>
        <w:t>.</w:t>
      </w:r>
    </w:p>
    <w:p w14:paraId="5FA64929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5.</w:t>
      </w:r>
      <w:r w:rsidRPr="00CF2145">
        <w:rPr>
          <w:rFonts w:eastAsia="Malgun Gothic"/>
          <w:noProof/>
          <w:lang w:eastAsia="ko-KR"/>
        </w:rPr>
        <w:tab/>
        <w:t xml:space="preserve">If the assistance information in a System </w:t>
      </w:r>
      <w:r w:rsidR="00D166E5">
        <w:rPr>
          <w:rFonts w:eastAsia="Malgun Gothic"/>
          <w:noProof/>
          <w:lang w:eastAsia="ko-KR"/>
        </w:rPr>
        <w:t>Information group changes, the LMF</w:t>
      </w:r>
      <w:r w:rsidRPr="00CF2145">
        <w:rPr>
          <w:rFonts w:eastAsia="Malgun Gothic"/>
          <w:noProof/>
          <w:lang w:eastAsia="ko-KR"/>
        </w:rPr>
        <w:t xml:space="preserve"> pro</w:t>
      </w:r>
      <w:r w:rsidR="00D166E5">
        <w:rPr>
          <w:rFonts w:eastAsia="Malgun Gothic"/>
          <w:noProof/>
          <w:lang w:eastAsia="ko-KR"/>
        </w:rPr>
        <w:t>vides updated information in an NR</w:t>
      </w:r>
      <w:r w:rsidRPr="00CF2145">
        <w:rPr>
          <w:rFonts w:eastAsia="Malgun Gothic"/>
          <w:noProof/>
          <w:lang w:eastAsia="ko-KR"/>
        </w:rPr>
        <w:t>PPa Assistance Information Control message.</w:t>
      </w:r>
    </w:p>
    <w:p w14:paraId="09518B4E" w14:textId="77777777" w:rsidR="00455887" w:rsidRDefault="00D166E5" w:rsidP="00455887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6.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replaces the previously stored System Information groups with the new information received at Step 5 and includes the new System Information groups in RRC System Information Messages.</w:t>
      </w:r>
    </w:p>
    <w:p w14:paraId="39A6F391" w14:textId="363FBFC0" w:rsidR="00CE1433" w:rsidRDefault="00455887" w:rsidP="00F90032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7.</w:t>
      </w:r>
      <w:r>
        <w:rPr>
          <w:rFonts w:eastAsia="Malgun Gothic"/>
          <w:noProof/>
          <w:lang w:eastAsia="ko-KR"/>
        </w:rPr>
        <w:tab/>
      </w:r>
      <w:r w:rsidR="00D166E5">
        <w:rPr>
          <w:rFonts w:eastAsia="Malgun Gothic"/>
          <w:noProof/>
          <w:lang w:eastAsia="ko-KR"/>
        </w:rPr>
        <w:t>If the LMF</w:t>
      </w:r>
      <w:r w:rsidR="00446FBA" w:rsidRPr="00CF2145">
        <w:rPr>
          <w:rFonts w:eastAsia="Malgun Gothic"/>
          <w:noProof/>
          <w:lang w:eastAsia="ko-KR"/>
        </w:rPr>
        <w:t xml:space="preserve"> wants to abort the broadcast of a System Information Group, it sends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="00446FBA" w:rsidRPr="00CF2145">
        <w:rPr>
          <w:rFonts w:eastAsia="Malgun Gothic"/>
          <w:noProof/>
          <w:lang w:eastAsia="ko-KR"/>
        </w:rPr>
        <w:t>PPa Assistance Information Con</w:t>
      </w:r>
      <w:r w:rsidR="00D166E5">
        <w:rPr>
          <w:rFonts w:eastAsia="Malgun Gothic"/>
          <w:noProof/>
          <w:lang w:eastAsia="ko-KR"/>
        </w:rPr>
        <w:t>trol message to the NG-RAN node</w:t>
      </w:r>
      <w:r w:rsidR="00446FBA" w:rsidRPr="00CF2145">
        <w:rPr>
          <w:rFonts w:eastAsia="Malgun Gothic"/>
          <w:noProof/>
          <w:lang w:eastAsia="ko-KR"/>
        </w:rPr>
        <w:t xml:space="preserve"> including an indication to stop broadcasting the assistance information.</w:t>
      </w:r>
      <w:r w:rsidR="00D166E5" w:rsidRPr="00D166E5">
        <w:rPr>
          <w:rFonts w:eastAsia="Malgun Gothic"/>
          <w:noProof/>
          <w:lang w:eastAsia="ko-KR"/>
        </w:rPr>
        <w:t xml:space="preserve"> </w:t>
      </w:r>
    </w:p>
    <w:p w14:paraId="722BBE60" w14:textId="77777777" w:rsidR="005508F0" w:rsidRDefault="005508F0" w:rsidP="00E82041">
      <w:pPr>
        <w:rPr>
          <w:rFonts w:eastAsia="Malgun Gothic"/>
          <w:noProof/>
          <w:lang w:eastAsia="ko-KR"/>
        </w:rPr>
      </w:pPr>
    </w:p>
    <w:p w14:paraId="61083FB5" w14:textId="75730035" w:rsidR="00C45ED8" w:rsidRDefault="00397769" w:rsidP="00E8204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high level procedure shown in Figure 1 is in principle also applicable for a NG-RAN based LMF (referred to as </w:t>
      </w:r>
      <w:r w:rsidR="00E82041" w:rsidRPr="00284FD4">
        <w:t>"</w:t>
      </w:r>
      <w:r>
        <w:rPr>
          <w:rFonts w:eastAsia="Malgun Gothic"/>
          <w:noProof/>
          <w:lang w:eastAsia="ko-KR"/>
        </w:rPr>
        <w:t>Location Management Component (LMC)</w:t>
      </w:r>
      <w:r w:rsidR="00E82041" w:rsidRPr="00284FD4">
        <w:t>"</w:t>
      </w:r>
      <w:r>
        <w:rPr>
          <w:rFonts w:eastAsia="Malgun Gothic"/>
          <w:noProof/>
          <w:lang w:eastAsia="ko-KR"/>
        </w:rPr>
        <w:t xml:space="preserve"> in [</w:t>
      </w:r>
      <w:r w:rsidR="00B80DC9">
        <w:rPr>
          <w:rFonts w:eastAsia="Malgun Gothic"/>
          <w:noProof/>
          <w:lang w:eastAsia="ko-KR"/>
        </w:rPr>
        <w:t>12</w:t>
      </w:r>
      <w:r>
        <w:rPr>
          <w:rFonts w:eastAsia="Malgun Gothic"/>
          <w:noProof/>
          <w:lang w:eastAsia="ko-KR"/>
        </w:rPr>
        <w:t>]</w:t>
      </w:r>
      <w:r w:rsidR="005A68E2">
        <w:rPr>
          <w:rFonts w:eastAsia="Malgun Gothic"/>
          <w:noProof/>
          <w:lang w:eastAsia="ko-KR"/>
        </w:rPr>
        <w:t>)</w:t>
      </w:r>
      <w:r w:rsidR="005A68E2" w:rsidRPr="005A68E2">
        <w:rPr>
          <w:rFonts w:eastAsia="Malgun Gothic"/>
          <w:noProof/>
          <w:lang w:eastAsia="ko-KR"/>
        </w:rPr>
        <w:t xml:space="preserve">. In this </w:t>
      </w:r>
      <w:r w:rsidR="00BF029A">
        <w:rPr>
          <w:rFonts w:eastAsia="Malgun Gothic"/>
          <w:noProof/>
          <w:lang w:eastAsia="ko-KR"/>
        </w:rPr>
        <w:t>case</w:t>
      </w:r>
      <w:r w:rsidR="005A68E2" w:rsidRPr="005A68E2">
        <w:rPr>
          <w:rFonts w:eastAsia="Malgun Gothic"/>
          <w:noProof/>
          <w:lang w:eastAsia="ko-KR"/>
        </w:rPr>
        <w:t>, the LM</w:t>
      </w:r>
      <w:r w:rsidR="00BF029A">
        <w:rPr>
          <w:rFonts w:eastAsia="Malgun Gothic"/>
          <w:noProof/>
          <w:lang w:eastAsia="ko-KR"/>
        </w:rPr>
        <w:t>C</w:t>
      </w:r>
      <w:r w:rsidR="00C45ED8">
        <w:rPr>
          <w:rFonts w:eastAsia="Malgun Gothic"/>
          <w:noProof/>
          <w:lang w:eastAsia="ko-KR"/>
        </w:rPr>
        <w:t xml:space="preserve"> as</w:t>
      </w:r>
      <w:r w:rsidR="00BF029A">
        <w:rPr>
          <w:rFonts w:eastAsia="Malgun Gothic"/>
          <w:noProof/>
          <w:lang w:eastAsia="ko-KR"/>
        </w:rPr>
        <w:t xml:space="preserve"> defined in [</w:t>
      </w:r>
      <w:r w:rsidR="00E27694">
        <w:rPr>
          <w:rFonts w:eastAsia="Malgun Gothic"/>
          <w:noProof/>
          <w:lang w:eastAsia="ko-KR"/>
        </w:rPr>
        <w:t>12</w:t>
      </w:r>
      <w:r w:rsidR="00BF029A">
        <w:rPr>
          <w:rFonts w:eastAsia="Malgun Gothic"/>
          <w:noProof/>
          <w:lang w:eastAsia="ko-KR"/>
        </w:rPr>
        <w:t>]</w:t>
      </w:r>
      <w:r w:rsidR="005A68E2" w:rsidRPr="005A68E2">
        <w:rPr>
          <w:rFonts w:eastAsia="Malgun Gothic"/>
          <w:noProof/>
          <w:lang w:eastAsia="ko-KR"/>
        </w:rPr>
        <w:t xml:space="preserve"> </w:t>
      </w:r>
      <w:r w:rsidR="007D5F5C">
        <w:rPr>
          <w:rFonts w:eastAsia="Malgun Gothic"/>
          <w:noProof/>
          <w:lang w:eastAsia="ko-KR"/>
        </w:rPr>
        <w:t xml:space="preserve">(i.e., the location server in the NG-RAN) </w:t>
      </w:r>
      <w:r w:rsidR="005A68E2" w:rsidRPr="005A68E2">
        <w:rPr>
          <w:rFonts w:eastAsia="Malgun Gothic"/>
          <w:noProof/>
          <w:lang w:eastAsia="ko-KR"/>
        </w:rPr>
        <w:t xml:space="preserve">would perform any segmentation and ciphering and provides pre-coded posSIBs for broadcast in SI messages. </w:t>
      </w:r>
      <w:r w:rsidR="005F7380">
        <w:rPr>
          <w:rFonts w:eastAsia="Malgun Gothic"/>
          <w:noProof/>
          <w:lang w:eastAsia="ko-KR"/>
        </w:rPr>
        <w:t>Ho</w:t>
      </w:r>
      <w:r w:rsidR="0022323C">
        <w:rPr>
          <w:rFonts w:eastAsia="Malgun Gothic"/>
          <w:noProof/>
          <w:lang w:eastAsia="ko-KR"/>
        </w:rPr>
        <w:t>w</w:t>
      </w:r>
      <w:r w:rsidR="005F7380">
        <w:rPr>
          <w:rFonts w:eastAsia="Malgun Gothic"/>
          <w:noProof/>
          <w:lang w:eastAsia="ko-KR"/>
        </w:rPr>
        <w:t>ever, a</w:t>
      </w:r>
      <w:r w:rsidR="005A68E2" w:rsidRPr="005A68E2">
        <w:rPr>
          <w:rFonts w:eastAsia="Malgun Gothic"/>
          <w:noProof/>
          <w:lang w:eastAsia="ko-KR"/>
        </w:rPr>
        <w:t xml:space="preserve">ny ciphering keys are </w:t>
      </w:r>
      <w:r w:rsidR="005F7380">
        <w:rPr>
          <w:rFonts w:eastAsia="Malgun Gothic"/>
          <w:noProof/>
          <w:lang w:eastAsia="ko-KR"/>
        </w:rPr>
        <w:t xml:space="preserve">then </w:t>
      </w:r>
      <w:r w:rsidR="005A68E2" w:rsidRPr="005A68E2">
        <w:rPr>
          <w:rFonts w:eastAsia="Malgun Gothic"/>
          <w:noProof/>
          <w:lang w:eastAsia="ko-KR"/>
        </w:rPr>
        <w:t>provided by an LM</w:t>
      </w:r>
      <w:r w:rsidR="005F7380">
        <w:rPr>
          <w:rFonts w:eastAsia="Malgun Gothic"/>
          <w:noProof/>
          <w:lang w:eastAsia="ko-KR"/>
        </w:rPr>
        <w:t>C in the NG-RAN</w:t>
      </w:r>
      <w:r w:rsidR="005A68E2" w:rsidRPr="005A68E2">
        <w:rPr>
          <w:rFonts w:eastAsia="Malgun Gothic"/>
          <w:noProof/>
          <w:lang w:eastAsia="ko-KR"/>
        </w:rPr>
        <w:t xml:space="preserve"> to an AMF for distribution to suitably subscribed UEs using mobility management messages.</w:t>
      </w:r>
      <w:r w:rsidR="009E3699">
        <w:rPr>
          <w:rFonts w:eastAsia="Malgun Gothic"/>
          <w:noProof/>
          <w:lang w:eastAsia="ko-KR"/>
        </w:rPr>
        <w:t xml:space="preserve"> </w:t>
      </w:r>
      <w:r w:rsidR="00C45ED8">
        <w:rPr>
          <w:rFonts w:eastAsia="Malgun Gothic"/>
          <w:noProof/>
          <w:lang w:eastAsia="ko-KR"/>
        </w:rPr>
        <w:t xml:space="preserve">This </w:t>
      </w:r>
      <w:r w:rsidR="00253CAA">
        <w:rPr>
          <w:rFonts w:eastAsia="Malgun Gothic"/>
          <w:noProof/>
          <w:lang w:eastAsia="ko-KR"/>
        </w:rPr>
        <w:t>procedure is shown in Figure 2 below</w:t>
      </w:r>
      <w:r w:rsidR="004F4DA3">
        <w:rPr>
          <w:rFonts w:eastAsia="Malgun Gothic"/>
          <w:noProof/>
          <w:lang w:eastAsia="ko-KR"/>
        </w:rPr>
        <w:t xml:space="preserve">. </w:t>
      </w:r>
      <w:r w:rsidR="00D16BBB">
        <w:rPr>
          <w:rFonts w:eastAsia="Malgun Gothic"/>
          <w:noProof/>
          <w:lang w:eastAsia="ko-KR"/>
        </w:rPr>
        <w:t xml:space="preserve"> </w:t>
      </w:r>
    </w:p>
    <w:p w14:paraId="4D3C3B29" w14:textId="0E6856AD" w:rsidR="004F4DA3" w:rsidRDefault="004F4DA3" w:rsidP="00E8204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Whether NRPPa is also transported </w:t>
      </w:r>
      <w:r w:rsidR="00656304">
        <w:rPr>
          <w:rFonts w:eastAsia="Malgun Gothic"/>
          <w:noProof/>
          <w:lang w:eastAsia="ko-KR"/>
        </w:rPr>
        <w:t>via F1 interfa</w:t>
      </w:r>
      <w:r w:rsidR="00F714C8">
        <w:rPr>
          <w:rFonts w:eastAsia="Malgun Gothic"/>
          <w:noProof/>
          <w:lang w:eastAsia="ko-KR"/>
        </w:rPr>
        <w:t>c</w:t>
      </w:r>
      <w:r w:rsidR="00656304">
        <w:rPr>
          <w:rFonts w:eastAsia="Malgun Gothic"/>
          <w:noProof/>
          <w:lang w:eastAsia="ko-KR"/>
        </w:rPr>
        <w:t xml:space="preserve">e (between LMC and gNB-CU, and </w:t>
      </w:r>
      <w:r w:rsidR="00D519A8">
        <w:rPr>
          <w:rFonts w:eastAsia="Malgun Gothic"/>
          <w:noProof/>
          <w:lang w:eastAsia="ko-KR"/>
        </w:rPr>
        <w:t xml:space="preserve">gNB-CU and gNB-DU) or if a new RAN location protocol is used </w:t>
      </w:r>
      <w:r w:rsidR="00F714C8">
        <w:rPr>
          <w:rFonts w:eastAsia="Malgun Gothic"/>
          <w:noProof/>
          <w:lang w:eastAsia="ko-KR"/>
        </w:rPr>
        <w:t xml:space="preserve">which is transported in F1-AP messages </w:t>
      </w:r>
      <w:r w:rsidR="00D519A8">
        <w:rPr>
          <w:rFonts w:eastAsia="Malgun Gothic"/>
          <w:noProof/>
          <w:lang w:eastAsia="ko-KR"/>
        </w:rPr>
        <w:t>need to be decided by RAN3 [</w:t>
      </w:r>
      <w:r w:rsidR="00C4084D">
        <w:rPr>
          <w:rFonts w:eastAsia="Malgun Gothic"/>
          <w:noProof/>
          <w:lang w:eastAsia="ko-KR"/>
        </w:rPr>
        <w:t>12</w:t>
      </w:r>
      <w:r w:rsidR="00D519A8">
        <w:rPr>
          <w:rFonts w:eastAsia="Malgun Gothic"/>
          <w:noProof/>
          <w:lang w:eastAsia="ko-KR"/>
        </w:rPr>
        <w:t>].</w:t>
      </w:r>
    </w:p>
    <w:p w14:paraId="693AA2AF" w14:textId="72E03FF5" w:rsidR="007E47AE" w:rsidRPr="00E80533" w:rsidRDefault="007E47AE" w:rsidP="00E80533">
      <w:pPr>
        <w:pStyle w:val="NO"/>
        <w:ind w:left="1420" w:hanging="1420"/>
        <w:rPr>
          <w:rFonts w:eastAsia="Malgun Gothic"/>
          <w:noProof/>
          <w:lang w:eastAsia="ko-KR"/>
        </w:rPr>
      </w:pPr>
    </w:p>
    <w:p w14:paraId="4C228E71" w14:textId="048C3F21" w:rsidR="00B3202A" w:rsidRDefault="00D73A8C" w:rsidP="00C141A4">
      <w:pPr>
        <w:pStyle w:val="NO"/>
        <w:ind w:left="1704" w:hanging="1420"/>
        <w:rPr>
          <w:rFonts w:eastAsia="Malgun Gothic"/>
          <w:noProof/>
          <w:lang w:eastAsia="ko-KR"/>
        </w:rPr>
      </w:pPr>
      <w:r w:rsidRPr="00C141A4">
        <w:rPr>
          <w:rFonts w:eastAsia="Malgun Gothic"/>
          <w:b/>
          <w:noProof/>
          <w:lang w:eastAsia="ko-KR"/>
        </w:rPr>
        <w:t>Observ</w:t>
      </w:r>
      <w:r w:rsidR="00362CBD" w:rsidRPr="00C141A4">
        <w:rPr>
          <w:rFonts w:eastAsia="Malgun Gothic"/>
          <w:b/>
          <w:noProof/>
          <w:lang w:eastAsia="ko-KR"/>
        </w:rPr>
        <w:t>ation 4</w:t>
      </w:r>
      <w:r w:rsidR="00B3202A" w:rsidRPr="00C141A4">
        <w:rPr>
          <w:rFonts w:eastAsia="Malgun Gothic"/>
          <w:b/>
          <w:noProof/>
          <w:lang w:eastAsia="ko-KR"/>
        </w:rPr>
        <w:t>:</w:t>
      </w:r>
      <w:r w:rsidR="00B3202A">
        <w:rPr>
          <w:rFonts w:eastAsia="Malgun Gothic"/>
          <w:noProof/>
          <w:lang w:eastAsia="ko-KR"/>
        </w:rPr>
        <w:tab/>
        <w:t>A high level procedure for broa</w:t>
      </w:r>
      <w:r w:rsidR="00B3202A" w:rsidRPr="00587E76">
        <w:rPr>
          <w:rFonts w:eastAsia="Malgun Gothic"/>
          <w:noProof/>
          <w:lang w:eastAsia="ko-KR"/>
        </w:rPr>
        <w:t xml:space="preserve">dcast of location assistance data for NR can be </w:t>
      </w:r>
      <w:r w:rsidR="00B3202A">
        <w:rPr>
          <w:rFonts w:eastAsia="Malgun Gothic"/>
          <w:noProof/>
          <w:lang w:eastAsia="ko-KR"/>
        </w:rPr>
        <w:t xml:space="preserve">based on the procedure for broadcast </w:t>
      </w:r>
      <w:r w:rsidR="00B3202A" w:rsidRPr="00587E76">
        <w:rPr>
          <w:rFonts w:eastAsia="Malgun Gothic"/>
          <w:noProof/>
          <w:lang w:eastAsia="ko-KR"/>
        </w:rPr>
        <w:t xml:space="preserve">of location </w:t>
      </w:r>
      <w:r w:rsidR="00B3202A">
        <w:rPr>
          <w:rFonts w:eastAsia="Malgun Gothic"/>
          <w:noProof/>
          <w:lang w:eastAsia="ko-KR"/>
        </w:rPr>
        <w:t xml:space="preserve">assistance data for E-UTRA </w:t>
      </w:r>
      <w:r w:rsidR="0007228F">
        <w:rPr>
          <w:rFonts w:eastAsia="Malgun Gothic"/>
          <w:noProof/>
          <w:lang w:eastAsia="ko-KR"/>
        </w:rPr>
        <w:t>connected to EPC in TS 36.305 [2</w:t>
      </w:r>
      <w:r w:rsidR="00B3202A">
        <w:rPr>
          <w:rFonts w:eastAsia="Malgun Gothic"/>
          <w:noProof/>
          <w:lang w:eastAsia="ko-KR"/>
        </w:rPr>
        <w:t xml:space="preserve">]. </w:t>
      </w:r>
      <w:r w:rsidR="00337B65">
        <w:rPr>
          <w:rFonts w:eastAsia="Malgun Gothic"/>
          <w:noProof/>
          <w:lang w:eastAsia="ko-KR"/>
        </w:rPr>
        <w:t xml:space="preserve">This procedure can in general be applicable </w:t>
      </w:r>
      <w:r w:rsidR="00D5405D">
        <w:rPr>
          <w:rFonts w:eastAsia="Malgun Gothic"/>
          <w:noProof/>
          <w:lang w:eastAsia="ko-KR"/>
        </w:rPr>
        <w:t>for an 5GC</w:t>
      </w:r>
      <w:r w:rsidR="00767A51">
        <w:rPr>
          <w:rFonts w:eastAsia="Malgun Gothic"/>
          <w:noProof/>
          <w:lang w:eastAsia="ko-KR"/>
        </w:rPr>
        <w:t>N</w:t>
      </w:r>
      <w:r w:rsidR="00D5405D">
        <w:rPr>
          <w:rFonts w:eastAsia="Malgun Gothic"/>
          <w:noProof/>
          <w:lang w:eastAsia="ko-KR"/>
        </w:rPr>
        <w:t xml:space="preserve"> LMF and for a NG-RAN LMC</w:t>
      </w:r>
      <w:r w:rsidR="00681A1C">
        <w:rPr>
          <w:rFonts w:eastAsia="Malgun Gothic"/>
          <w:noProof/>
          <w:lang w:eastAsia="ko-KR"/>
        </w:rPr>
        <w:t xml:space="preserve"> [</w:t>
      </w:r>
      <w:r w:rsidR="00BC392F">
        <w:rPr>
          <w:rFonts w:eastAsia="Malgun Gothic"/>
          <w:noProof/>
          <w:lang w:eastAsia="ko-KR"/>
        </w:rPr>
        <w:t>12</w:t>
      </w:r>
      <w:r w:rsidR="00681A1C">
        <w:rPr>
          <w:rFonts w:eastAsia="Malgun Gothic"/>
          <w:noProof/>
          <w:lang w:eastAsia="ko-KR"/>
        </w:rPr>
        <w:t>]</w:t>
      </w:r>
      <w:r w:rsidR="00D5405D">
        <w:rPr>
          <w:rFonts w:eastAsia="Malgun Gothic"/>
          <w:noProof/>
          <w:lang w:eastAsia="ko-KR"/>
        </w:rPr>
        <w:t xml:space="preserve">. </w:t>
      </w:r>
    </w:p>
    <w:p w14:paraId="1CF44B3F" w14:textId="62F77C29" w:rsidR="00681A1C" w:rsidRDefault="00681A1C" w:rsidP="00C141A4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0FF58789" w14:textId="338D9065" w:rsidR="00681A1C" w:rsidRPr="00CF2145" w:rsidRDefault="005776DF" w:rsidP="00681A1C">
      <w:pPr>
        <w:pStyle w:val="TH"/>
      </w:pPr>
      <w:r w:rsidRPr="00CF2145">
        <w:object w:dxaOrig="10306" w:dyaOrig="10787" w14:anchorId="36DB23B4">
          <v:shape id="_x0000_i1026" type="#_x0000_t75" style="width:515.55pt;height:538.65pt" o:ole="">
            <v:imagedata r:id="rId11" o:title=""/>
          </v:shape>
          <o:OLEObject Type="Embed" ProgID="Visio.Drawing.11" ShapeID="_x0000_i1026" DrawAspect="Content" ObjectID="_1611637232" r:id="rId12"/>
        </w:object>
      </w:r>
    </w:p>
    <w:p w14:paraId="595D4FC3" w14:textId="58140703" w:rsidR="00681A1C" w:rsidRPr="00CF2145" w:rsidRDefault="00681A1C" w:rsidP="00681A1C">
      <w:pPr>
        <w:pStyle w:val="TF"/>
      </w:pPr>
      <w:r>
        <w:t>Figure</w:t>
      </w:r>
      <w:r w:rsidRPr="00CF2145">
        <w:t xml:space="preserve"> </w:t>
      </w:r>
      <w:r>
        <w:rPr>
          <w:lang w:val="en-US"/>
        </w:rPr>
        <w:t>2</w:t>
      </w:r>
      <w:r>
        <w:t>: Procedure</w:t>
      </w:r>
      <w:r w:rsidRPr="00CF2145">
        <w:t xml:space="preserve"> to suppo</w:t>
      </w:r>
      <w:r>
        <w:t xml:space="preserve">rt </w:t>
      </w:r>
      <w:r>
        <w:rPr>
          <w:lang w:val="en-US"/>
        </w:rPr>
        <w:t>LMC-based [</w:t>
      </w:r>
      <w:r w:rsidR="00DE1034">
        <w:rPr>
          <w:lang w:val="en-US"/>
        </w:rPr>
        <w:t>12</w:t>
      </w:r>
      <w:r>
        <w:rPr>
          <w:lang w:val="en-US"/>
        </w:rPr>
        <w:t xml:space="preserve">] </w:t>
      </w:r>
      <w:r>
        <w:t>broadcast of assistance data by NG-RAN</w:t>
      </w:r>
    </w:p>
    <w:p w14:paraId="4B632DA6" w14:textId="77777777" w:rsidR="00681A1C" w:rsidRPr="00703D67" w:rsidRDefault="00681A1C" w:rsidP="00C141A4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60D3D651" w14:textId="77777777" w:rsidR="00CF5887" w:rsidRPr="005A5B86" w:rsidRDefault="00CF5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AD67774" w14:textId="77777777" w:rsidR="00D166E5" w:rsidRPr="003F4887" w:rsidRDefault="00455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3</w:t>
      </w:r>
      <w:r w:rsidR="00D166E5"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166E5"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Definition of Assistance Data Elements</w:t>
      </w:r>
    </w:p>
    <w:p w14:paraId="30B15F9A" w14:textId="77777777" w:rsidR="00446FBA" w:rsidRDefault="00825F25" w:rsidP="00825F25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For E-UTRA connected to EPC, the assistance data elements which can be broadcast are defined </w:t>
      </w:r>
      <w:r w:rsidR="0007228F">
        <w:rPr>
          <w:lang w:val="en-US"/>
        </w:rPr>
        <w:t xml:space="preserve">in TS 36.355 </w:t>
      </w:r>
      <w:r w:rsidR="004B0278">
        <w:rPr>
          <w:lang w:val="en-US"/>
        </w:rPr>
        <w:t>[11]</w:t>
      </w:r>
      <w:r w:rsidR="00E40855">
        <w:rPr>
          <w:lang w:val="en-US"/>
        </w:rPr>
        <w:t>. The</w:t>
      </w:r>
      <w:r>
        <w:rPr>
          <w:lang w:val="en-US"/>
        </w:rPr>
        <w:t xml:space="preserve"> </w:t>
      </w:r>
      <w:r w:rsidR="00E40855">
        <w:rPr>
          <w:lang w:val="en-US"/>
        </w:rPr>
        <w:t>definition</w:t>
      </w:r>
      <w:r>
        <w:rPr>
          <w:lang w:val="en-US"/>
        </w:rPr>
        <w:t xml:space="preserve"> </w:t>
      </w:r>
      <w:r w:rsidR="00E40855">
        <w:rPr>
          <w:lang w:val="en-US"/>
        </w:rPr>
        <w:t xml:space="preserve">includes </w:t>
      </w:r>
      <w:r>
        <w:rPr>
          <w:lang w:val="en-US"/>
        </w:rPr>
        <w:t>the following.</w:t>
      </w:r>
    </w:p>
    <w:p w14:paraId="1FAD7535" w14:textId="77777777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="00D1415A" w:rsidRPr="00B9373F">
        <w:tab/>
        <w:t>Mapping of posSIB types to ass</w:t>
      </w:r>
      <w:r w:rsidRPr="00B9373F">
        <w:t>istance data elem</w:t>
      </w:r>
      <w:r w:rsidR="0007228F" w:rsidRPr="00B9373F">
        <w:t xml:space="preserve">ents (clause 7.2 of TS 36.355 </w:t>
      </w:r>
      <w:r w:rsidR="004B0278" w:rsidRPr="00B9373F">
        <w:t>[11]</w:t>
      </w:r>
      <w:r w:rsidRPr="00B9373F">
        <w:t>)</w:t>
      </w:r>
      <w:r w:rsidR="00B9373F">
        <w:rPr>
          <w:lang w:val="en-US"/>
        </w:rPr>
        <w:t>.</w:t>
      </w:r>
    </w:p>
    <w:p w14:paraId="5C76390F" w14:textId="77777777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>UE procedures related to receiving broadcast information elem</w:t>
      </w:r>
      <w:r w:rsidR="0007228F" w:rsidRPr="00B9373F">
        <w:t xml:space="preserve">ents (clause 7.3 of TS 36.355 </w:t>
      </w:r>
      <w:r w:rsidR="004B0278" w:rsidRPr="00B9373F">
        <w:t>[11]</w:t>
      </w:r>
      <w:r w:rsidRPr="00B9373F">
        <w:t>)</w:t>
      </w:r>
      <w:r w:rsidR="00B9373F">
        <w:rPr>
          <w:lang w:val="en-US"/>
        </w:rPr>
        <w:t>.</w:t>
      </w:r>
    </w:p>
    <w:p w14:paraId="3E77E73D" w14:textId="77777777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lastRenderedPageBreak/>
        <w:t>-</w:t>
      </w:r>
      <w:r w:rsidRPr="00B9373F">
        <w:tab/>
      </w:r>
      <w:r w:rsidR="00E40855" w:rsidRPr="00B9373F">
        <w:t>Common c</w:t>
      </w:r>
      <w:r w:rsidR="00D1415A" w:rsidRPr="00B9373F">
        <w:t>ontent of broadcast info</w:t>
      </w:r>
      <w:r w:rsidRPr="00B9373F">
        <w:t xml:space="preserve">rmation elements </w:t>
      </w:r>
      <w:r w:rsidR="00E40855" w:rsidRPr="00B9373F">
        <w:t xml:space="preserve">including </w:t>
      </w:r>
      <w:r w:rsidRPr="00B9373F">
        <w:t xml:space="preserve">support </w:t>
      </w:r>
      <w:r w:rsidR="00E40855" w:rsidRPr="00B9373F">
        <w:t xml:space="preserve">of </w:t>
      </w:r>
      <w:r w:rsidRPr="00B9373F">
        <w:t>ciphering, s</w:t>
      </w:r>
      <w:r w:rsidR="00E40855" w:rsidRPr="00B9373F">
        <w:t>egmentation and update of information content</w:t>
      </w:r>
      <w:r w:rsidR="0007228F" w:rsidRPr="00B9373F">
        <w:t xml:space="preserve"> (clause 7.4 of TS 36.355 </w:t>
      </w:r>
      <w:r w:rsidR="004B0278" w:rsidRPr="00B9373F">
        <w:t>[11]</w:t>
      </w:r>
      <w:r w:rsidRPr="00B9373F">
        <w:t>)</w:t>
      </w:r>
      <w:r w:rsidR="00B9373F">
        <w:rPr>
          <w:lang w:val="en-US"/>
        </w:rPr>
        <w:t>.</w:t>
      </w:r>
    </w:p>
    <w:p w14:paraId="18EEF37E" w14:textId="77777777" w:rsidR="00825F25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</w:r>
      <w:r w:rsidR="00825F25" w:rsidRPr="00B9373F">
        <w:t xml:space="preserve">Content of </w:t>
      </w:r>
      <w:r w:rsidR="00E40855" w:rsidRPr="00B9373F">
        <w:t xml:space="preserve">a </w:t>
      </w:r>
      <w:r w:rsidRPr="00B9373F">
        <w:t xml:space="preserve">broadcast information element </w:t>
      </w:r>
      <w:r w:rsidR="00E40855" w:rsidRPr="00B9373F">
        <w:t xml:space="preserve">for OTDOA </w:t>
      </w:r>
      <w:r w:rsidRPr="00B9373F">
        <w:t>(clause 7.4</w:t>
      </w:r>
      <w:r w:rsidR="00E40855" w:rsidRPr="00B9373F">
        <w:t>.2</w:t>
      </w:r>
      <w:r w:rsidR="0007228F" w:rsidRPr="00B9373F">
        <w:t xml:space="preserve"> of TS 36.355 </w:t>
      </w:r>
      <w:r w:rsidR="004B0278" w:rsidRPr="00B9373F">
        <w:t>[11]</w:t>
      </w:r>
      <w:r w:rsidRPr="00B9373F">
        <w:t>)</w:t>
      </w:r>
      <w:r w:rsidR="00B9373F">
        <w:rPr>
          <w:lang w:val="en-US"/>
        </w:rPr>
        <w:t>.</w:t>
      </w:r>
    </w:p>
    <w:p w14:paraId="21FFE492" w14:textId="77777777" w:rsidR="00782471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 xml:space="preserve">Content of </w:t>
      </w:r>
      <w:r w:rsidR="00E40855" w:rsidRPr="00B9373F">
        <w:t>broadcast information el</w:t>
      </w:r>
      <w:r w:rsidRPr="00B9373F">
        <w:t>ements for A-GNSS and RTK</w:t>
      </w:r>
      <w:r w:rsidR="0007228F" w:rsidRPr="00B9373F">
        <w:t xml:space="preserve"> (clause 6.5.2.2 of TS 36.355 </w:t>
      </w:r>
      <w:r w:rsidR="004B0278" w:rsidRPr="00B9373F">
        <w:t>[11]</w:t>
      </w:r>
      <w:r w:rsidRPr="00B9373F">
        <w:t>)</w:t>
      </w:r>
      <w:r w:rsidR="00B9373F">
        <w:rPr>
          <w:lang w:val="en-US"/>
        </w:rPr>
        <w:t>.</w:t>
      </w:r>
    </w:p>
    <w:p w14:paraId="70F06690" w14:textId="77777777" w:rsidR="00553A9E" w:rsidRPr="00B9373F" w:rsidRDefault="00E40855" w:rsidP="00B9373F">
      <w:pPr>
        <w:pStyle w:val="B1"/>
        <w:ind w:left="576" w:hanging="288"/>
        <w:rPr>
          <w:lang w:val="en-US"/>
        </w:rPr>
      </w:pPr>
      <w:r w:rsidRPr="00B9373F">
        <w:t>-</w:t>
      </w:r>
      <w:r w:rsidRPr="00B9373F">
        <w:tab/>
        <w:t>Ci</w:t>
      </w:r>
      <w:r w:rsidR="00553A9E" w:rsidRPr="00B9373F">
        <w:t xml:space="preserve">phering of </w:t>
      </w:r>
      <w:r w:rsidRPr="00B9373F">
        <w:t xml:space="preserve">broadcast information </w:t>
      </w:r>
      <w:r w:rsidR="00553A9E" w:rsidRPr="00B9373F">
        <w:t xml:space="preserve">elements </w:t>
      </w:r>
      <w:r w:rsidR="0007228F" w:rsidRPr="00B9373F">
        <w:t xml:space="preserve">(clause 7.5 of TS 36.355 </w:t>
      </w:r>
      <w:r w:rsidR="004B0278" w:rsidRPr="00B9373F">
        <w:t>[11]</w:t>
      </w:r>
      <w:r w:rsidR="00141E24" w:rsidRPr="00B9373F">
        <w:t>)</w:t>
      </w:r>
      <w:r w:rsidR="00B9373F">
        <w:rPr>
          <w:lang w:val="en-US"/>
        </w:rPr>
        <w:t>.</w:t>
      </w:r>
    </w:p>
    <w:p w14:paraId="519BA4FD" w14:textId="77777777" w:rsidR="00A2315C" w:rsidRPr="00A2315C" w:rsidRDefault="00A2315C" w:rsidP="00446FBA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>RAT indepe</w:t>
      </w:r>
      <w:r w:rsidR="00E40855">
        <w:rPr>
          <w:lang w:val="en-US"/>
        </w:rPr>
        <w:t>ndent broadcast information el</w:t>
      </w:r>
      <w:r>
        <w:rPr>
          <w:lang w:val="en-US"/>
        </w:rPr>
        <w:t>ements for A-GNSS and RTK defined i</w:t>
      </w:r>
      <w:r w:rsidR="0007228F">
        <w:rPr>
          <w:lang w:val="en-US"/>
        </w:rPr>
        <w:t xml:space="preserve">n clause 6.5.2.2 of TS 36.355 </w:t>
      </w:r>
      <w:r w:rsidR="004B0278">
        <w:rPr>
          <w:lang w:val="en-US"/>
        </w:rPr>
        <w:t>[11]</w:t>
      </w:r>
      <w:r>
        <w:rPr>
          <w:lang w:val="en-US"/>
        </w:rPr>
        <w:t xml:space="preserve"> and the c</w:t>
      </w:r>
      <w:r w:rsidR="00E40855">
        <w:rPr>
          <w:lang w:val="en-US"/>
        </w:rPr>
        <w:t>ommon content of broadcast info</w:t>
      </w:r>
      <w:r>
        <w:rPr>
          <w:lang w:val="en-US"/>
        </w:rPr>
        <w:t>rmation elements</w:t>
      </w:r>
      <w:r w:rsidRPr="00825F25">
        <w:rPr>
          <w:lang w:val="en-US"/>
        </w:rPr>
        <w:t xml:space="preserve"> </w:t>
      </w:r>
      <w:r>
        <w:rPr>
          <w:lang w:val="en-US"/>
        </w:rPr>
        <w:t>to support ciphering, segmentation and update</w:t>
      </w:r>
      <w:r w:rsidR="00E40855">
        <w:rPr>
          <w:lang w:val="en-US"/>
        </w:rPr>
        <w:t xml:space="preserve"> of information content</w:t>
      </w:r>
      <w:r>
        <w:rPr>
          <w:lang w:val="en-US"/>
        </w:rPr>
        <w:t xml:space="preserve"> defined in clause 7.4 of TS 3</w:t>
      </w:r>
      <w:r w:rsidR="0007228F">
        <w:rPr>
          <w:lang w:val="en-US"/>
        </w:rPr>
        <w:t xml:space="preserve">6.355 </w:t>
      </w:r>
      <w:r w:rsidR="004B0278">
        <w:rPr>
          <w:lang w:val="en-US"/>
        </w:rPr>
        <w:t>[11]</w:t>
      </w:r>
      <w:r>
        <w:rPr>
          <w:lang w:val="en-US"/>
        </w:rPr>
        <w:t xml:space="preserve"> can be reused for NR (and E-UTRA connected to 5GC). </w:t>
      </w:r>
      <w:r w:rsidR="00E40855">
        <w:rPr>
          <w:lang w:val="en-US"/>
        </w:rPr>
        <w:t>In addition, the same cip</w:t>
      </w:r>
      <w:r w:rsidR="00141E24">
        <w:rPr>
          <w:lang w:val="en-US"/>
        </w:rPr>
        <w:t>hering support describ</w:t>
      </w:r>
      <w:r w:rsidR="0007228F">
        <w:rPr>
          <w:lang w:val="en-US"/>
        </w:rPr>
        <w:t xml:space="preserve">ed in clause 7.5 of TS 36.355 </w:t>
      </w:r>
      <w:r w:rsidR="004B0278">
        <w:rPr>
          <w:lang w:val="en-US"/>
        </w:rPr>
        <w:t>[11]</w:t>
      </w:r>
      <w:r w:rsidR="00E40855">
        <w:rPr>
          <w:lang w:val="en-US"/>
        </w:rPr>
        <w:t xml:space="preserve"> can be used</w:t>
      </w:r>
      <w:r w:rsidR="00141E24">
        <w:rPr>
          <w:lang w:val="en-US"/>
        </w:rPr>
        <w:t>.</w:t>
      </w:r>
    </w:p>
    <w:p w14:paraId="5B154F5B" w14:textId="7093EA6F" w:rsidR="00CD03B0" w:rsidRDefault="00A2315C" w:rsidP="00446FBA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</w:t>
      </w:r>
      <w:r w:rsidR="00E40855">
        <w:rPr>
          <w:rFonts w:eastAsia="Malgun Gothic"/>
          <w:noProof/>
          <w:lang w:eastAsia="ko-KR"/>
        </w:rPr>
        <w:t>he follo</w:t>
      </w:r>
      <w:r w:rsidR="00782471">
        <w:rPr>
          <w:rFonts w:eastAsia="Malgun Gothic"/>
          <w:noProof/>
          <w:lang w:eastAsia="ko-KR"/>
        </w:rPr>
        <w:t>w</w:t>
      </w:r>
      <w:r w:rsidR="00E40855">
        <w:rPr>
          <w:rFonts w:eastAsia="Malgun Gothic"/>
          <w:noProof/>
          <w:lang w:eastAsia="ko-KR"/>
        </w:rPr>
        <w:t>i</w:t>
      </w:r>
      <w:r w:rsidR="00782471">
        <w:rPr>
          <w:rFonts w:eastAsia="Malgun Gothic"/>
          <w:noProof/>
          <w:lang w:eastAsia="ko-KR"/>
        </w:rPr>
        <w:t xml:space="preserve">ng extra definitions </w:t>
      </w:r>
      <w:r w:rsidR="00E40855">
        <w:rPr>
          <w:rFonts w:eastAsia="Malgun Gothic"/>
          <w:noProof/>
          <w:lang w:eastAsia="ko-KR"/>
        </w:rPr>
        <w:t>for NR support of broa</w:t>
      </w:r>
      <w:r>
        <w:rPr>
          <w:rFonts w:eastAsia="Malgun Gothic"/>
          <w:noProof/>
          <w:lang w:eastAsia="ko-KR"/>
        </w:rPr>
        <w:t xml:space="preserve">dcast </w:t>
      </w:r>
      <w:r w:rsidR="00E40855">
        <w:rPr>
          <w:rFonts w:eastAsia="Malgun Gothic"/>
          <w:noProof/>
          <w:lang w:eastAsia="ko-KR"/>
        </w:rPr>
        <w:t xml:space="preserve">of assistance data elements </w:t>
      </w:r>
      <w:r w:rsidR="00782471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then </w:t>
      </w:r>
      <w:r w:rsidR="009426AC">
        <w:rPr>
          <w:rFonts w:eastAsia="Malgun Gothic"/>
          <w:noProof/>
          <w:lang w:eastAsia="ko-KR"/>
        </w:rPr>
        <w:t xml:space="preserve">be </w:t>
      </w:r>
      <w:r w:rsidR="00782471">
        <w:rPr>
          <w:rFonts w:eastAsia="Malgun Gothic"/>
          <w:noProof/>
          <w:lang w:eastAsia="ko-KR"/>
        </w:rPr>
        <w:t>added to LPP</w:t>
      </w:r>
      <w:r w:rsidR="0007228F">
        <w:rPr>
          <w:rFonts w:eastAsia="Malgun Gothic"/>
          <w:noProof/>
          <w:lang w:eastAsia="ko-KR"/>
        </w:rPr>
        <w:t xml:space="preserve"> in TS 3</w:t>
      </w:r>
      <w:r w:rsidR="0084661A">
        <w:rPr>
          <w:rFonts w:eastAsia="Malgun Gothic"/>
          <w:noProof/>
          <w:lang w:eastAsia="ko-KR"/>
        </w:rPr>
        <w:t>6</w:t>
      </w:r>
      <w:r w:rsidR="0007228F">
        <w:rPr>
          <w:rFonts w:eastAsia="Malgun Gothic"/>
          <w:noProof/>
          <w:lang w:eastAsia="ko-KR"/>
        </w:rPr>
        <w:t xml:space="preserve">.355 </w:t>
      </w:r>
      <w:r w:rsidR="004B0278">
        <w:rPr>
          <w:rFonts w:eastAsia="Malgun Gothic"/>
          <w:noProof/>
          <w:lang w:eastAsia="ko-KR"/>
        </w:rPr>
        <w:t>[11]</w:t>
      </w:r>
      <w:r w:rsidR="0021009A">
        <w:rPr>
          <w:rFonts w:eastAsia="Malgun Gothic"/>
          <w:noProof/>
          <w:lang w:eastAsia="ko-KR"/>
        </w:rPr>
        <w:t>.</w:t>
      </w:r>
    </w:p>
    <w:p w14:paraId="5B9240E8" w14:textId="3EBD7198" w:rsidR="00A2315C" w:rsidRDefault="0021009A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 xml:space="preserve">Mapping of NR </w:t>
      </w:r>
      <w:r w:rsidRPr="0021009A">
        <w:rPr>
          <w:lang w:val="en-US"/>
        </w:rPr>
        <w:t>posSIB ty</w:t>
      </w:r>
      <w:r>
        <w:rPr>
          <w:lang w:val="en-US"/>
        </w:rPr>
        <w:t>pes to assistance data elements</w:t>
      </w:r>
      <w:r w:rsidR="000C7ABB">
        <w:rPr>
          <w:lang w:val="en-US"/>
        </w:rPr>
        <w:t>.</w:t>
      </w:r>
    </w:p>
    <w:p w14:paraId="14D0DEDF" w14:textId="6F6E7C65" w:rsidR="00A2315C" w:rsidRDefault="00A2315C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>UE procedures related to receiving broadc</w:t>
      </w:r>
      <w:r w:rsidR="000C7ABB">
        <w:rPr>
          <w:lang w:val="en-US"/>
        </w:rPr>
        <w:t>ast information elements for NR.</w:t>
      </w:r>
    </w:p>
    <w:p w14:paraId="2C02DBA4" w14:textId="500D4FD9" w:rsidR="00A2315C" w:rsidRDefault="00A2315C" w:rsidP="00B9373F">
      <w:pPr>
        <w:pStyle w:val="B1"/>
        <w:numPr>
          <w:ilvl w:val="0"/>
          <w:numId w:val="8"/>
        </w:numPr>
        <w:ind w:left="634"/>
        <w:rPr>
          <w:lang w:val="en-US"/>
        </w:rPr>
      </w:pPr>
      <w:r>
        <w:rPr>
          <w:lang w:val="en-US"/>
        </w:rPr>
        <w:t>Content of NR RAT dependent</w:t>
      </w:r>
      <w:r w:rsidR="000C7ABB">
        <w:rPr>
          <w:lang w:val="en-US"/>
        </w:rPr>
        <w:t xml:space="preserve"> broadcast information elements.</w:t>
      </w:r>
    </w:p>
    <w:p w14:paraId="29BD1798" w14:textId="77777777" w:rsidR="00864FDE" w:rsidRDefault="00864FDE" w:rsidP="00864FDE">
      <w:pPr>
        <w:pStyle w:val="B1"/>
        <w:ind w:left="634" w:firstLine="0"/>
        <w:rPr>
          <w:lang w:val="en-US"/>
        </w:rPr>
      </w:pPr>
    </w:p>
    <w:p w14:paraId="04B0F920" w14:textId="2AFBCE97" w:rsidR="0021009A" w:rsidRPr="0021009A" w:rsidRDefault="00966306" w:rsidP="00B9373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B9373F">
        <w:rPr>
          <w:rFonts w:eastAsia="Malgun Gothic"/>
          <w:b/>
          <w:noProof/>
          <w:lang w:eastAsia="ko-KR"/>
        </w:rPr>
        <w:t>Observ</w:t>
      </w:r>
      <w:r w:rsidR="00362CBD" w:rsidRPr="00B9373F">
        <w:rPr>
          <w:rFonts w:eastAsia="Malgun Gothic"/>
          <w:b/>
          <w:noProof/>
          <w:lang w:eastAsia="ko-KR"/>
        </w:rPr>
        <w:t>ation 5</w:t>
      </w:r>
      <w:r w:rsidR="0021009A" w:rsidRPr="00B9373F">
        <w:rPr>
          <w:rFonts w:eastAsia="Malgun Gothic"/>
          <w:b/>
          <w:noProof/>
          <w:lang w:eastAsia="ko-KR"/>
        </w:rPr>
        <w:t>:</w:t>
      </w:r>
      <w:r w:rsidR="0021009A">
        <w:rPr>
          <w:rFonts w:eastAsia="Malgun Gothic"/>
          <w:noProof/>
          <w:lang w:eastAsia="ko-KR"/>
        </w:rPr>
        <w:tab/>
      </w:r>
      <w:r w:rsidR="00C171C5">
        <w:rPr>
          <w:rFonts w:eastAsia="Malgun Gothic"/>
          <w:noProof/>
          <w:lang w:eastAsia="ko-KR"/>
        </w:rPr>
        <w:t xml:space="preserve">Assistance data elements for </w:t>
      </w:r>
      <w:r w:rsidR="0021009A">
        <w:rPr>
          <w:rFonts w:eastAsia="Malgun Gothic"/>
          <w:noProof/>
          <w:lang w:eastAsia="ko-KR"/>
        </w:rPr>
        <w:t>broa</w:t>
      </w:r>
      <w:r w:rsidR="0021009A" w:rsidRPr="00587E76">
        <w:rPr>
          <w:rFonts w:eastAsia="Malgun Gothic"/>
          <w:noProof/>
          <w:lang w:eastAsia="ko-KR"/>
        </w:rPr>
        <w:t xml:space="preserve">dcast of location assistance data for NR </w:t>
      </w:r>
      <w:r w:rsidR="009E74A2">
        <w:rPr>
          <w:rFonts w:eastAsia="Malgun Gothic"/>
          <w:noProof/>
          <w:lang w:eastAsia="ko-KR"/>
        </w:rPr>
        <w:t>can reuse existing definitions of broadcast info</w:t>
      </w:r>
      <w:r w:rsidR="0007228F">
        <w:rPr>
          <w:rFonts w:eastAsia="Malgun Gothic"/>
          <w:noProof/>
          <w:lang w:eastAsia="ko-KR"/>
        </w:rPr>
        <w:t xml:space="preserve">rmation elements in TS 36.355 </w:t>
      </w:r>
      <w:r w:rsidR="004B0278">
        <w:rPr>
          <w:rFonts w:eastAsia="Malgun Gothic"/>
          <w:noProof/>
          <w:lang w:eastAsia="ko-KR"/>
        </w:rPr>
        <w:t>[11]</w:t>
      </w:r>
      <w:r w:rsidR="009E74A2">
        <w:rPr>
          <w:rFonts w:eastAsia="Malgun Gothic"/>
          <w:noProof/>
          <w:lang w:eastAsia="ko-KR"/>
        </w:rPr>
        <w:t xml:space="preserve"> for RTK, A-GNSS and support of </w:t>
      </w:r>
      <w:r w:rsidR="009E74A2" w:rsidRPr="009E74A2">
        <w:rPr>
          <w:rFonts w:eastAsia="Malgun Gothic"/>
          <w:noProof/>
          <w:lang w:eastAsia="ko-KR"/>
        </w:rPr>
        <w:t>ciphering, segmentation and update of information content</w:t>
      </w:r>
      <w:r w:rsidR="009E74A2">
        <w:rPr>
          <w:rFonts w:eastAsia="Malgun Gothic"/>
          <w:noProof/>
          <w:lang w:eastAsia="ko-KR"/>
        </w:rPr>
        <w:t>. New definitions are needed for m</w:t>
      </w:r>
      <w:r w:rsidR="009E74A2" w:rsidRPr="009E74A2">
        <w:rPr>
          <w:rFonts w:eastAsia="Malgun Gothic"/>
          <w:noProof/>
          <w:lang w:eastAsia="ko-KR"/>
        </w:rPr>
        <w:t>apping of NR posSIB types to assistance data elements</w:t>
      </w:r>
      <w:r w:rsidR="009E74A2">
        <w:rPr>
          <w:rFonts w:eastAsia="Malgun Gothic"/>
          <w:noProof/>
          <w:lang w:eastAsia="ko-KR"/>
        </w:rPr>
        <w:t xml:space="preserve">, </w:t>
      </w:r>
      <w:r w:rsidR="009E74A2" w:rsidRPr="009E74A2">
        <w:rPr>
          <w:rFonts w:eastAsia="Malgun Gothic"/>
          <w:noProof/>
          <w:lang w:eastAsia="ko-KR"/>
        </w:rPr>
        <w:t>UE procedures related to receiving broadc</w:t>
      </w:r>
      <w:r w:rsidR="009E74A2">
        <w:rPr>
          <w:rFonts w:eastAsia="Malgun Gothic"/>
          <w:noProof/>
          <w:lang w:eastAsia="ko-KR"/>
        </w:rPr>
        <w:t>ast information elements for NR and c</w:t>
      </w:r>
      <w:r w:rsidR="009E74A2" w:rsidRPr="009E74A2">
        <w:rPr>
          <w:rFonts w:eastAsia="Malgun Gothic"/>
          <w:noProof/>
          <w:lang w:eastAsia="ko-KR"/>
        </w:rPr>
        <w:t>ontent of NR RAT dependent broadcast information elements</w:t>
      </w:r>
      <w:r w:rsidR="009E74A2">
        <w:rPr>
          <w:rFonts w:eastAsia="Malgun Gothic"/>
          <w:noProof/>
          <w:lang w:eastAsia="ko-KR"/>
        </w:rPr>
        <w:t>.</w:t>
      </w:r>
    </w:p>
    <w:p w14:paraId="1451EC3C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5E088B3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4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Transfer of Assistance Data from an LMF to NG RAN Node</w:t>
      </w:r>
    </w:p>
    <w:p w14:paraId="31E8F8C5" w14:textId="77777777" w:rsidR="00E33084" w:rsidRDefault="00AA0FDD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F</w:t>
      </w:r>
      <w:r w:rsidR="00A73548">
        <w:rPr>
          <w:lang w:val="en-US"/>
        </w:rPr>
        <w:t>or E-UTRA connec</w:t>
      </w:r>
      <w:r w:rsidR="004B0278">
        <w:rPr>
          <w:lang w:val="en-US"/>
        </w:rPr>
        <w:t>ted to EPC, LPPa in TS 36.455 [10</w:t>
      </w:r>
      <w:r w:rsidR="00E33084">
        <w:rPr>
          <w:lang w:val="en-US"/>
        </w:rPr>
        <w:t>] is used to transfer assistance data elements from an E-SMLC to an eNB usi</w:t>
      </w:r>
      <w:r w:rsidR="00A73548">
        <w:rPr>
          <w:lang w:val="en-US"/>
        </w:rPr>
        <w:t>ng the following messages and p</w:t>
      </w:r>
      <w:r w:rsidR="00E33084">
        <w:rPr>
          <w:lang w:val="en-US"/>
        </w:rPr>
        <w:t>rocedures:</w:t>
      </w:r>
    </w:p>
    <w:p w14:paraId="519C6AD1" w14:textId="77777777" w:rsidR="00E33084" w:rsidRDefault="00E33084" w:rsidP="000C7ABB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Control (TS 36.455 clause 8.4.1, 9.1.3.1</w:t>
      </w:r>
      <w:r w:rsidR="004B0278">
        <w:rPr>
          <w:lang w:val="en-US"/>
        </w:rPr>
        <w:t xml:space="preserve"> [10]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78BAB82D" w14:textId="77777777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Feedback (TS 36.455 clause 8.4.2, 9.1.3.2</w:t>
      </w:r>
      <w:r w:rsidR="004B0278">
        <w:rPr>
          <w:lang w:val="en-US"/>
        </w:rPr>
        <w:t xml:space="preserve"> [10]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2E3897E6" w14:textId="77777777" w:rsidR="004063ED" w:rsidRDefault="00E33084" w:rsidP="00E33084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 xml:space="preserve">LPPa Assistance Information Control </w:t>
      </w:r>
      <w:r w:rsidR="00A73548">
        <w:rPr>
          <w:lang w:val="en-US"/>
        </w:rPr>
        <w:t>message is used to transfer assistanc</w:t>
      </w:r>
      <w:r>
        <w:rPr>
          <w:lang w:val="en-US"/>
        </w:rPr>
        <w:t xml:space="preserve">e </w:t>
      </w:r>
      <w:r w:rsidR="004063ED">
        <w:rPr>
          <w:lang w:val="en-US"/>
        </w:rPr>
        <w:t xml:space="preserve">information </w:t>
      </w:r>
      <w:r>
        <w:rPr>
          <w:lang w:val="en-US"/>
        </w:rPr>
        <w:t xml:space="preserve">from an E-SMLC to an eNB by including the </w:t>
      </w:r>
      <w:r w:rsidR="004063ED">
        <w:rPr>
          <w:lang w:val="en-US"/>
        </w:rPr>
        <w:t>following information for each positioning SI message.</w:t>
      </w:r>
    </w:p>
    <w:p w14:paraId="4C282EA4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>-</w:t>
      </w:r>
      <w:r>
        <w:tab/>
        <w:t>Broadcast periodicity</w:t>
      </w:r>
      <w:r w:rsidR="009765FF">
        <w:rPr>
          <w:lang w:val="en-US"/>
        </w:rPr>
        <w:t>.</w:t>
      </w:r>
    </w:p>
    <w:p w14:paraId="3C922C7C" w14:textId="77777777" w:rsidR="004063ED" w:rsidRDefault="004063ED" w:rsidP="000C7ABB">
      <w:pPr>
        <w:pStyle w:val="B1"/>
        <w:spacing w:after="60"/>
        <w:ind w:left="576" w:hanging="288"/>
      </w:pPr>
      <w:r>
        <w:t>-</w:t>
      </w:r>
      <w:r>
        <w:tab/>
        <w:t>For each positioning SIB (posSIB) in the positioning SI message:</w:t>
      </w:r>
    </w:p>
    <w:p w14:paraId="4EC161E5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posSIB type</w:t>
      </w:r>
      <w:r w:rsidR="009765FF">
        <w:rPr>
          <w:lang w:val="en-US"/>
        </w:rPr>
        <w:t>,</w:t>
      </w:r>
    </w:p>
    <w:p w14:paraId="6BD567A7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one or more posSIB segments</w:t>
      </w:r>
      <w:r w:rsidR="009765FF">
        <w:rPr>
          <w:lang w:val="en-US"/>
        </w:rPr>
        <w:t>,</w:t>
      </w:r>
    </w:p>
    <w:p w14:paraId="74F66D39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optional indications of a GNSS, SBAS and use of encryption</w:t>
      </w:r>
      <w:r w:rsidR="009765FF">
        <w:rPr>
          <w:lang w:val="en-US"/>
        </w:rPr>
        <w:t>,</w:t>
      </w:r>
    </w:p>
    <w:p w14:paraId="2CC911C7" w14:textId="77777777" w:rsidR="004063ED" w:rsidRPr="009765FF" w:rsidRDefault="004063ED" w:rsidP="000C7ABB">
      <w:pPr>
        <w:pStyle w:val="B1"/>
        <w:rPr>
          <w:lang w:val="en-US"/>
        </w:rPr>
      </w:pPr>
      <w:r>
        <w:tab/>
        <w:t>-</w:t>
      </w:r>
      <w:r>
        <w:tab/>
        <w:t>broadcast priority</w:t>
      </w:r>
      <w:r w:rsidR="009765FF">
        <w:rPr>
          <w:lang w:val="en-US"/>
        </w:rPr>
        <w:t>.</w:t>
      </w:r>
    </w:p>
    <w:p w14:paraId="38BBD2B0" w14:textId="77777777" w:rsidR="004063ED" w:rsidRDefault="00E33084" w:rsidP="00E33084">
      <w:pPr>
        <w:rPr>
          <w:lang w:val="en-US"/>
        </w:rPr>
      </w:pPr>
      <w:r>
        <w:rPr>
          <w:lang w:val="en-US"/>
        </w:rPr>
        <w:t>The LPPa Assistance Information Feedback enables an eNB to provi</w:t>
      </w:r>
      <w:r w:rsidR="00C539D3">
        <w:rPr>
          <w:lang w:val="en-US"/>
        </w:rPr>
        <w:t>d</w:t>
      </w:r>
      <w:r w:rsidR="004063ED">
        <w:rPr>
          <w:lang w:val="en-US"/>
        </w:rPr>
        <w:t>e feedback to an E-SMLC identifying posSIB</w:t>
      </w:r>
      <w:r>
        <w:rPr>
          <w:lang w:val="en-US"/>
        </w:rPr>
        <w:t>s which the</w:t>
      </w:r>
      <w:r w:rsidR="004063ED">
        <w:rPr>
          <w:lang w:val="en-US"/>
        </w:rPr>
        <w:t xml:space="preserve"> eNB is not able to broadc</w:t>
      </w:r>
      <w:r>
        <w:rPr>
          <w:lang w:val="en-US"/>
        </w:rPr>
        <w:t>ast.</w:t>
      </w:r>
    </w:p>
    <w:p w14:paraId="188E8A26" w14:textId="61DAEC20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The procedures and messag</w:t>
      </w:r>
      <w:r w:rsidR="004063ED">
        <w:rPr>
          <w:lang w:val="en-US"/>
        </w:rPr>
        <w:t xml:space="preserve">es supported in LPPa can be </w:t>
      </w:r>
      <w:r w:rsidR="00966306">
        <w:rPr>
          <w:lang w:val="en-US"/>
        </w:rPr>
        <w:t xml:space="preserve">used as the basis for similar or identical procedures and messages in </w:t>
      </w:r>
      <w:r w:rsidR="004063ED">
        <w:rPr>
          <w:lang w:val="en-US"/>
        </w:rPr>
        <w:t>NRPPa to support trans</w:t>
      </w:r>
      <w:r w:rsidR="00966306">
        <w:rPr>
          <w:lang w:val="en-US"/>
        </w:rPr>
        <w:t>fer of assistance data from an LMF to an NG-R</w:t>
      </w:r>
      <w:r w:rsidR="009765FF">
        <w:rPr>
          <w:lang w:val="en-US"/>
        </w:rPr>
        <w:t>AN node and feedback from an NG</w:t>
      </w:r>
      <w:r w:rsidR="009765FF">
        <w:rPr>
          <w:lang w:val="en-US"/>
        </w:rPr>
        <w:noBreakHyphen/>
      </w:r>
      <w:r w:rsidR="00966306">
        <w:rPr>
          <w:lang w:val="en-US"/>
        </w:rPr>
        <w:t>RAN node to an LMF</w:t>
      </w:r>
      <w:r>
        <w:rPr>
          <w:lang w:val="en-US"/>
        </w:rPr>
        <w:t>.</w:t>
      </w:r>
      <w:r w:rsidR="00966306">
        <w:rPr>
          <w:lang w:val="en-US"/>
        </w:rPr>
        <w:t xml:space="preserve"> </w:t>
      </w:r>
      <w:r w:rsidR="00177E8D">
        <w:rPr>
          <w:lang w:val="en-US"/>
        </w:rPr>
        <w:t xml:space="preserve">As </w:t>
      </w:r>
      <w:r w:rsidR="00617E87">
        <w:rPr>
          <w:lang w:val="en-US"/>
        </w:rPr>
        <w:t xml:space="preserve">described in section 2 above </w:t>
      </w:r>
      <w:r w:rsidR="007108B9">
        <w:rPr>
          <w:lang w:val="en-US"/>
        </w:rPr>
        <w:t xml:space="preserve">the same/similar messages can also be supported </w:t>
      </w:r>
      <w:r w:rsidR="002A6DF2">
        <w:rPr>
          <w:lang w:val="en-US"/>
        </w:rPr>
        <w:t>between LMC [</w:t>
      </w:r>
      <w:r w:rsidR="00564BE0">
        <w:rPr>
          <w:lang w:val="en-US"/>
        </w:rPr>
        <w:t>12</w:t>
      </w:r>
      <w:r w:rsidR="002A6DF2">
        <w:rPr>
          <w:lang w:val="en-US"/>
        </w:rPr>
        <w:t>] and gNB-CU/gNB-DU.</w:t>
      </w:r>
      <w:r w:rsidR="00177E8D">
        <w:rPr>
          <w:lang w:val="en-US"/>
        </w:rPr>
        <w:t xml:space="preserve"> </w:t>
      </w:r>
    </w:p>
    <w:p w14:paraId="2F568FF9" w14:textId="7AFBD635" w:rsidR="00966306" w:rsidRPr="00966306" w:rsidRDefault="00362CBD" w:rsidP="009765F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65FF">
        <w:rPr>
          <w:rFonts w:eastAsia="Malgun Gothic"/>
          <w:b/>
          <w:noProof/>
          <w:lang w:eastAsia="ko-KR"/>
        </w:rPr>
        <w:t>Observation 6</w:t>
      </w:r>
      <w:r w:rsidR="00966306" w:rsidRPr="009765FF">
        <w:rPr>
          <w:rFonts w:eastAsia="Malgun Gothic"/>
          <w:b/>
          <w:noProof/>
          <w:lang w:eastAsia="ko-KR"/>
        </w:rPr>
        <w:t>:</w:t>
      </w:r>
      <w:r w:rsidR="00966306">
        <w:rPr>
          <w:rFonts w:eastAsia="Malgun Gothic"/>
          <w:noProof/>
          <w:lang w:eastAsia="ko-KR"/>
        </w:rPr>
        <w:tab/>
      </w:r>
      <w:r w:rsidR="00966306" w:rsidRPr="00966306">
        <w:rPr>
          <w:rFonts w:eastAsia="Malgun Gothic"/>
          <w:noProof/>
          <w:lang w:eastAsia="ko-KR"/>
        </w:rPr>
        <w:t>The procedures and messages supported in LPPa</w:t>
      </w:r>
      <w:r w:rsidR="00966306" w:rsidRPr="00966306">
        <w:t xml:space="preserve"> </w:t>
      </w:r>
      <w:r w:rsidR="00966306">
        <w:rPr>
          <w:rFonts w:eastAsia="Malgun Gothic"/>
          <w:noProof/>
          <w:lang w:eastAsia="ko-KR"/>
        </w:rPr>
        <w:t>for transfer of assistance d</w:t>
      </w:r>
      <w:r w:rsidR="00966306" w:rsidRPr="00966306">
        <w:rPr>
          <w:rFonts w:eastAsia="Malgun Gothic"/>
          <w:noProof/>
          <w:lang w:eastAsia="ko-KR"/>
        </w:rPr>
        <w:t xml:space="preserve">ata from an </w:t>
      </w:r>
      <w:r w:rsidR="00966306">
        <w:rPr>
          <w:rFonts w:eastAsia="Malgun Gothic"/>
          <w:noProof/>
          <w:lang w:eastAsia="ko-KR"/>
        </w:rPr>
        <w:t xml:space="preserve">E-SMLC </w:t>
      </w:r>
      <w:r w:rsidR="00966306" w:rsidRPr="00966306">
        <w:rPr>
          <w:rFonts w:eastAsia="Malgun Gothic"/>
          <w:noProof/>
          <w:lang w:eastAsia="ko-KR"/>
        </w:rPr>
        <w:t xml:space="preserve">to </w:t>
      </w:r>
      <w:r w:rsidR="00966306">
        <w:rPr>
          <w:rFonts w:eastAsia="Malgun Gothic"/>
          <w:noProof/>
          <w:lang w:eastAsia="ko-KR"/>
        </w:rPr>
        <w:t xml:space="preserve">an eNB </w:t>
      </w:r>
      <w:r w:rsidR="00966306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</w:t>
      </w:r>
      <w:r w:rsidR="00012291">
        <w:rPr>
          <w:rFonts w:eastAsia="Malgun Gothic"/>
          <w:noProof/>
          <w:lang w:eastAsia="ko-KR"/>
        </w:rPr>
        <w:t xml:space="preserve">, and from an LMC </w:t>
      </w:r>
      <w:r w:rsidR="001E72D5">
        <w:rPr>
          <w:rFonts w:eastAsia="Malgun Gothic"/>
          <w:noProof/>
          <w:lang w:eastAsia="ko-KR"/>
        </w:rPr>
        <w:t>[</w:t>
      </w:r>
      <w:r w:rsidR="00BE6985">
        <w:rPr>
          <w:rFonts w:eastAsia="Malgun Gothic"/>
          <w:noProof/>
          <w:lang w:eastAsia="ko-KR"/>
        </w:rPr>
        <w:t>12</w:t>
      </w:r>
      <w:r w:rsidR="001E72D5">
        <w:rPr>
          <w:rFonts w:eastAsia="Malgun Gothic"/>
          <w:noProof/>
          <w:lang w:eastAsia="ko-KR"/>
        </w:rPr>
        <w:t xml:space="preserve">] </w:t>
      </w:r>
      <w:r w:rsidR="00012291">
        <w:rPr>
          <w:rFonts w:eastAsia="Malgun Gothic"/>
          <w:noProof/>
          <w:lang w:eastAsia="ko-KR"/>
        </w:rPr>
        <w:t>to an gNB-CU/gNB-DU</w:t>
      </w:r>
      <w:r w:rsidR="00966306" w:rsidRPr="00966306">
        <w:rPr>
          <w:rFonts w:eastAsia="Malgun Gothic"/>
          <w:noProof/>
          <w:lang w:eastAsia="ko-KR"/>
        </w:rPr>
        <w:t>.</w:t>
      </w:r>
    </w:p>
    <w:p w14:paraId="26DE17D4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144E7B9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5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Broadcast of Assistance Data by an NG RAN Node</w:t>
      </w:r>
    </w:p>
    <w:p w14:paraId="3B7A7787" w14:textId="77777777" w:rsidR="00A558E2" w:rsidRPr="00A558E2" w:rsidRDefault="00E33084" w:rsidP="00141E2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>.1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an ng-eNB</w:t>
      </w:r>
    </w:p>
    <w:p w14:paraId="64484F48" w14:textId="77777777" w:rsidR="00A400BF" w:rsidRDefault="00A558E2" w:rsidP="00434414">
      <w:pPr>
        <w:keepNext/>
        <w:keepLines/>
        <w:spacing w:before="120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lang w:val="en-US"/>
        </w:rPr>
        <w:t xml:space="preserve">An ng-eNB can use </w:t>
      </w:r>
      <w:r w:rsidR="00434414">
        <w:rPr>
          <w:lang w:val="en-US"/>
        </w:rPr>
        <w:t>the existing RRC sup</w:t>
      </w:r>
      <w:r w:rsidR="00A400BF">
        <w:rPr>
          <w:lang w:val="en-US"/>
        </w:rPr>
        <w:t>port for po</w:t>
      </w:r>
      <w:r w:rsidR="00434414">
        <w:rPr>
          <w:lang w:val="en-US"/>
        </w:rPr>
        <w:t xml:space="preserve">sSIBs and posSIB scheduling defined for E-UTRA connected to EPC </w:t>
      </w:r>
      <w:r w:rsidR="004B0278">
        <w:rPr>
          <w:lang w:val="en-US"/>
        </w:rPr>
        <w:t>in TS 36.331 [4</w:t>
      </w:r>
      <w:r w:rsidR="00362CBD">
        <w:rPr>
          <w:lang w:val="en-US"/>
        </w:rPr>
        <w:t>]. This can be used to support existing broadcast assistance data elements for A-GNSS, RTK and OTDOA.</w:t>
      </w:r>
    </w:p>
    <w:p w14:paraId="451663CF" w14:textId="77777777" w:rsidR="00C539D3" w:rsidRDefault="00362CBD" w:rsidP="00CF3E1A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CF3E1A">
        <w:rPr>
          <w:rFonts w:eastAsia="Malgun Gothic"/>
          <w:b/>
          <w:noProof/>
          <w:lang w:eastAsia="ko-KR"/>
        </w:rPr>
        <w:t>Observation 7</w:t>
      </w:r>
      <w:r w:rsidR="00C539D3" w:rsidRPr="00CF3E1A">
        <w:rPr>
          <w:rFonts w:eastAsia="Malgun Gothic"/>
          <w:b/>
          <w:noProof/>
          <w:lang w:eastAsia="ko-KR"/>
        </w:rPr>
        <w:t>:</w:t>
      </w:r>
      <w:r w:rsidR="00C539D3"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="00C539D3"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="00C539D3"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06FFD033" w14:textId="6F2ADB81" w:rsidR="00A400BF" w:rsidRPr="00A558E2" w:rsidRDefault="00E33084" w:rsidP="00A400BF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434414">
        <w:rPr>
          <w:rFonts w:ascii="Arial" w:eastAsia="Malgun Gothic" w:hAnsi="Arial"/>
          <w:noProof/>
          <w:sz w:val="28"/>
          <w:szCs w:val="28"/>
          <w:lang w:eastAsia="ko-KR"/>
        </w:rPr>
        <w:t>.2</w:t>
      </w:r>
      <w:r w:rsidR="00A400BF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 gNB</w:t>
      </w:r>
    </w:p>
    <w:p w14:paraId="1EE2D965" w14:textId="12262458" w:rsidR="001E38FC" w:rsidRDefault="00ED49EE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N</w:t>
      </w:r>
      <w:r w:rsidR="001E38FC">
        <w:rPr>
          <w:lang w:val="en-US"/>
        </w:rPr>
        <w:t xml:space="preserve">ew positioning SIBs (posSIBs) </w:t>
      </w:r>
      <w:r>
        <w:rPr>
          <w:lang w:val="en-US"/>
        </w:rPr>
        <w:t xml:space="preserve">can be </w:t>
      </w:r>
      <w:r w:rsidR="001E38FC">
        <w:rPr>
          <w:lang w:val="en-US"/>
        </w:rPr>
        <w:t xml:space="preserve">added </w:t>
      </w:r>
      <w:r w:rsidR="004B0278">
        <w:rPr>
          <w:lang w:val="en-US"/>
        </w:rPr>
        <w:t>to RRC in TS 38.331 [9</w:t>
      </w:r>
      <w:r w:rsidR="003403C4">
        <w:rPr>
          <w:lang w:val="en-US"/>
        </w:rPr>
        <w:t>] in a similar manner to inclusion of posSIBs for E-UTRA connec</w:t>
      </w:r>
      <w:r w:rsidR="003D38C9">
        <w:rPr>
          <w:lang w:val="en-US"/>
        </w:rPr>
        <w:t>t</w:t>
      </w:r>
      <w:r w:rsidR="003403C4">
        <w:rPr>
          <w:lang w:val="en-US"/>
        </w:rPr>
        <w:t>e</w:t>
      </w:r>
      <w:r w:rsidR="004B0278">
        <w:rPr>
          <w:lang w:val="en-US"/>
        </w:rPr>
        <w:t>d to EPC in TS 36.331 [4</w:t>
      </w:r>
      <w:r w:rsidR="003D38C9">
        <w:rPr>
          <w:lang w:val="en-US"/>
        </w:rPr>
        <w:t>].</w:t>
      </w:r>
      <w:r w:rsidR="003403C4">
        <w:rPr>
          <w:lang w:val="en-US"/>
        </w:rPr>
        <w:t xml:space="preserve"> </w:t>
      </w:r>
    </w:p>
    <w:p w14:paraId="7FBAB940" w14:textId="77777777" w:rsidR="003403C4" w:rsidRDefault="003403C4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This means adding new positioning SI messages which are different to normal SI messages as shown by some example ASN.1 below which is based on </w:t>
      </w:r>
      <w:r w:rsidR="007B32C1">
        <w:rPr>
          <w:lang w:val="en-US"/>
        </w:rPr>
        <w:t xml:space="preserve">the </w:t>
      </w:r>
      <w:r>
        <w:rPr>
          <w:lang w:val="en-US"/>
        </w:rPr>
        <w:t>positioning SI message definition in</w:t>
      </w:r>
      <w:r w:rsidR="004B0278">
        <w:rPr>
          <w:lang w:val="en-US"/>
        </w:rPr>
        <w:t xml:space="preserve"> TS 36.331 [4</w:t>
      </w:r>
      <w:r>
        <w:rPr>
          <w:lang w:val="en-US"/>
        </w:rPr>
        <w:t xml:space="preserve">]. </w:t>
      </w:r>
      <w:r w:rsidR="007B32C1">
        <w:rPr>
          <w:lang w:val="en-US"/>
        </w:rPr>
        <w:t xml:space="preserve">Here, </w:t>
      </w:r>
      <w:r w:rsidR="004B0278">
        <w:rPr>
          <w:lang w:val="en-US"/>
        </w:rPr>
        <w:t>existing ASN.1 for TS 38.331 [9</w:t>
      </w:r>
      <w:r>
        <w:rPr>
          <w:lang w:val="en-US"/>
        </w:rPr>
        <w:t xml:space="preserve">] </w:t>
      </w:r>
      <w:r w:rsidR="007B32C1">
        <w:rPr>
          <w:lang w:val="en-US"/>
        </w:rPr>
        <w:t xml:space="preserve">is show </w:t>
      </w:r>
      <w:r>
        <w:rPr>
          <w:lang w:val="en-US"/>
        </w:rPr>
        <w:t xml:space="preserve">in black and </w:t>
      </w:r>
      <w:r w:rsidR="007B32C1">
        <w:rPr>
          <w:lang w:val="en-US"/>
        </w:rPr>
        <w:t xml:space="preserve">example </w:t>
      </w:r>
      <w:r>
        <w:rPr>
          <w:lang w:val="en-US"/>
        </w:rPr>
        <w:t xml:space="preserve">changes </w:t>
      </w:r>
      <w:r w:rsidR="007B32C1">
        <w:rPr>
          <w:lang w:val="en-US"/>
        </w:rPr>
        <w:t xml:space="preserve">are shown </w:t>
      </w:r>
      <w:r>
        <w:rPr>
          <w:lang w:val="en-US"/>
        </w:rPr>
        <w:t>in red.</w:t>
      </w:r>
    </w:p>
    <w:p w14:paraId="3961C9FB" w14:textId="77777777" w:rsidR="001C21B4" w:rsidRDefault="001C21B4" w:rsidP="00A400BF">
      <w:pPr>
        <w:pStyle w:val="B1"/>
        <w:ind w:left="0" w:firstLine="0"/>
        <w:rPr>
          <w:lang w:val="en-US"/>
        </w:rPr>
      </w:pPr>
    </w:p>
    <w:p w14:paraId="778E743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577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F0DD14E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023571B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SystemInformation ::=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6D1825F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E834F00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systemInformation-r15               SystemInformation-IEs,</w:t>
      </w:r>
    </w:p>
    <w:p w14:paraId="1E7AA0B3" w14:textId="77777777" w:rsidR="00075772" w:rsidRPr="00075772" w:rsidRDefault="00075772" w:rsidP="00075772">
      <w:pPr>
        <w:pStyle w:val="PL"/>
        <w:shd w:val="clear" w:color="auto" w:fill="E6E6E6"/>
        <w:rPr>
          <w:color w:val="FF0000"/>
          <w:lang w:eastAsia="en-GB"/>
        </w:rPr>
      </w:pPr>
      <w:r w:rsidRPr="00075772">
        <w:rPr>
          <w:rFonts w:eastAsia="Batang"/>
          <w:lang w:eastAsia="sv-SE"/>
        </w:rPr>
        <w:t xml:space="preserve">        </w:t>
      </w:r>
      <w:r w:rsidRPr="00075772">
        <w:rPr>
          <w:color w:val="FF0000"/>
          <w:lang w:eastAsia="en-GB"/>
        </w:rPr>
        <w:t>later</w:t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Pr="00075772">
        <w:rPr>
          <w:color w:val="FF0000"/>
          <w:lang w:eastAsia="en-GB"/>
        </w:rPr>
        <w:tab/>
      </w:r>
      <w:r w:rsidR="002213C3">
        <w:rPr>
          <w:color w:val="FF0000"/>
          <w:lang w:eastAsia="en-GB"/>
        </w:rPr>
        <w:t xml:space="preserve">  </w:t>
      </w:r>
      <w:r w:rsidRPr="00075772">
        <w:rPr>
          <w:color w:val="FF0000"/>
          <w:lang w:eastAsia="en-GB"/>
        </w:rPr>
        <w:t>CHOICE {</w:t>
      </w:r>
    </w:p>
    <w:p w14:paraId="6173A38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>posSystemInformation-r16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 xml:space="preserve">  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PosSystemIn</w:t>
      </w:r>
      <w:r>
        <w:rPr>
          <w:rFonts w:ascii="Courier New" w:hAnsi="Courier New"/>
          <w:noProof/>
          <w:color w:val="FF0000"/>
          <w:sz w:val="16"/>
          <w:lang w:eastAsia="en-GB"/>
        </w:rPr>
        <w:t>formation-r16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-IEs,</w:t>
      </w:r>
    </w:p>
    <w:p w14:paraId="2C5479B6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criticalExtensionsFuture</w:t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  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SEQUENCE {}</w:t>
      </w:r>
    </w:p>
    <w:p w14:paraId="5BEABC02" w14:textId="272C648F" w:rsidR="00075772" w:rsidRPr="00CD5AC0" w:rsidRDefault="00075772" w:rsidP="00CD5A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75772">
        <w:rPr>
          <w:rFonts w:ascii="Courier New" w:hAnsi="Courier New"/>
          <w:noProof/>
          <w:sz w:val="16"/>
          <w:lang w:eastAsia="en-GB"/>
        </w:rPr>
        <w:tab/>
      </w:r>
      <w:r w:rsidRPr="00075772">
        <w:rPr>
          <w:rFonts w:ascii="Courier New" w:hAnsi="Courier New"/>
          <w:noProof/>
          <w:sz w:val="16"/>
          <w:lang w:eastAsia="en-GB"/>
        </w:rPr>
        <w:tab/>
        <w:t>}</w:t>
      </w:r>
    </w:p>
    <w:p w14:paraId="573B7E4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2067622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92E14A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7DBA01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SystemInformation-IEs ::=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F986BA3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sib-TypeAndInfo      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(1..maxSIB))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6646A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sib2                                SIB2,</w:t>
      </w:r>
    </w:p>
    <w:p w14:paraId="0FB120A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sib3                                SIB3,</w:t>
      </w:r>
    </w:p>
    <w:p w14:paraId="193E720C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sib4                                SIB4,</w:t>
      </w:r>
    </w:p>
    <w:p w14:paraId="0BAA05D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sib5                                SIB5,</w:t>
      </w:r>
    </w:p>
    <w:p w14:paraId="14AF980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sib6                                SIB6,</w:t>
      </w:r>
    </w:p>
    <w:p w14:paraId="2F68D702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sib7                                SIB7,</w:t>
      </w:r>
    </w:p>
    <w:p w14:paraId="640D289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sib8                                SIB8,</w:t>
      </w:r>
    </w:p>
    <w:p w14:paraId="67DBF469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sib9                                SIB9,</w:t>
      </w:r>
    </w:p>
    <w:p w14:paraId="7C3C572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31E777E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17F0074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E53FC44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>PosSystemInformation-r16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-IEs ::= SEQUENCE {</w:t>
      </w:r>
    </w:p>
    <w:p w14:paraId="2701B5D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>pos-sib-TypeAndInfo-r16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7C2337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SEQUENCE (SIZE (1..maxSIB)) OF CHOICE {</w:t>
      </w:r>
    </w:p>
    <w:p w14:paraId="07AAAE30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>posSib1-1-r16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403C4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01301">
        <w:rPr>
          <w:rFonts w:ascii="Courier New" w:hAnsi="Courier New"/>
          <w:noProof/>
          <w:color w:val="FF0000"/>
          <w:sz w:val="16"/>
          <w:lang w:eastAsia="en-GB"/>
        </w:rPr>
        <w:t>SIBpos</w:t>
      </w:r>
      <w:r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39E9252E" w14:textId="77777777" w:rsid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  <w:t>posSib1-2-r16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01301">
        <w:rPr>
          <w:rFonts w:ascii="Courier New" w:hAnsi="Courier New"/>
          <w:noProof/>
          <w:color w:val="FF0000"/>
          <w:sz w:val="16"/>
          <w:lang w:eastAsia="en-GB"/>
        </w:rPr>
        <w:t>SIBpos</w:t>
      </w:r>
      <w:r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404422F6" w14:textId="77777777" w:rsid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1E38FC">
        <w:rPr>
          <w:rFonts w:ascii="Courier New" w:hAnsi="Courier New"/>
          <w:noProof/>
          <w:color w:val="FF0000"/>
          <w:sz w:val="16"/>
          <w:lang w:eastAsia="en-GB"/>
        </w:rPr>
        <w:tab/>
        <w:t>.</w:t>
      </w:r>
    </w:p>
    <w:p w14:paraId="10FE1BA0" w14:textId="77777777" w:rsid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1E38FC">
        <w:rPr>
          <w:rFonts w:ascii="Courier New" w:hAnsi="Courier New"/>
          <w:noProof/>
          <w:color w:val="FF0000"/>
          <w:sz w:val="16"/>
          <w:lang w:eastAsia="en-GB"/>
        </w:rPr>
        <w:t>.</w:t>
      </w:r>
    </w:p>
    <w:p w14:paraId="7F767DF2" w14:textId="77777777" w:rsidR="007B32C1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posSib</w:t>
      </w:r>
      <w:r>
        <w:rPr>
          <w:rFonts w:ascii="Courier New" w:hAnsi="Courier New"/>
          <w:noProof/>
          <w:color w:val="FF0000"/>
          <w:sz w:val="16"/>
          <w:lang w:eastAsia="en-GB"/>
        </w:rPr>
        <w:t>2-19-r16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01301">
        <w:rPr>
          <w:rFonts w:ascii="Courier New" w:hAnsi="Courier New"/>
          <w:noProof/>
          <w:color w:val="FF0000"/>
          <w:sz w:val="16"/>
          <w:lang w:eastAsia="en-GB"/>
        </w:rPr>
        <w:t>SIBpos</w:t>
      </w:r>
      <w:r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7FCAAF49" w14:textId="77777777" w:rsidR="007B32C1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posSib</w:t>
      </w:r>
      <w:r>
        <w:rPr>
          <w:rFonts w:ascii="Courier New" w:hAnsi="Courier New"/>
          <w:noProof/>
          <w:color w:val="FF0000"/>
          <w:sz w:val="16"/>
          <w:lang w:eastAsia="en-GB"/>
        </w:rPr>
        <w:t>3-1-r16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01301">
        <w:rPr>
          <w:rFonts w:ascii="Courier New" w:hAnsi="Courier New"/>
          <w:noProof/>
          <w:color w:val="FF0000"/>
          <w:sz w:val="16"/>
          <w:lang w:eastAsia="en-GB"/>
        </w:rPr>
        <w:t>SIBpos</w:t>
      </w:r>
      <w:r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1DB385D2" w14:textId="77777777" w:rsidR="007B32C1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  <w:t>.</w:t>
      </w:r>
    </w:p>
    <w:p w14:paraId="0B219E56" w14:textId="77777777" w:rsidR="007B32C1" w:rsidRPr="00075772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  <w:t>.</w:t>
      </w:r>
    </w:p>
    <w:p w14:paraId="23C402F0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posSib</w:t>
      </w:r>
      <w:r>
        <w:rPr>
          <w:rFonts w:ascii="Courier New" w:hAnsi="Courier New"/>
          <w:noProof/>
          <w:color w:val="FF0000"/>
          <w:sz w:val="16"/>
          <w:lang w:eastAsia="en-GB"/>
        </w:rPr>
        <w:t>3-n-r16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301301">
        <w:rPr>
          <w:rFonts w:ascii="Courier New" w:hAnsi="Courier New"/>
          <w:noProof/>
          <w:color w:val="FF0000"/>
          <w:sz w:val="16"/>
          <w:lang w:eastAsia="en-GB"/>
        </w:rPr>
        <w:t>SIBpos</w:t>
      </w:r>
      <w:r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31B185C8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...</w:t>
      </w:r>
    </w:p>
    <w:p w14:paraId="02662646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},</w:t>
      </w:r>
    </w:p>
    <w:p w14:paraId="23D6EC0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lateNonCriticalExtension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OCTET STRING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OPTIONAL,</w:t>
      </w:r>
    </w:p>
    <w:p w14:paraId="07297C8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nonCriticalExtension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SEQUENCE {}</w:t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075772">
        <w:rPr>
          <w:rFonts w:ascii="Courier New" w:hAnsi="Courier New"/>
          <w:noProof/>
          <w:color w:val="FF0000"/>
          <w:sz w:val="16"/>
          <w:lang w:eastAsia="en-GB"/>
        </w:rPr>
        <w:tab/>
        <w:t>OPTIONAL</w:t>
      </w:r>
    </w:p>
    <w:p w14:paraId="5D9BD396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075772">
        <w:rPr>
          <w:rFonts w:ascii="Courier New" w:hAnsi="Courier New"/>
          <w:noProof/>
          <w:color w:val="FF0000"/>
          <w:sz w:val="16"/>
          <w:lang w:eastAsia="en-GB"/>
        </w:rPr>
        <w:t>}</w:t>
      </w:r>
    </w:p>
    <w:p w14:paraId="3E10FB55" w14:textId="77777777" w:rsid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C86BD8D" w14:textId="77777777" w:rsidR="00CF545C" w:rsidRPr="00F17348" w:rsidRDefault="00301301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>SIBpos</w:t>
      </w:r>
      <w:r w:rsidR="00CF545C">
        <w:rPr>
          <w:rFonts w:ascii="Courier New" w:hAnsi="Courier New"/>
          <w:noProof/>
          <w:color w:val="FF0000"/>
          <w:sz w:val="16"/>
          <w:lang w:eastAsia="en-GB"/>
        </w:rPr>
        <w:t>-r16</w:t>
      </w:r>
      <w:r w:rsidR="00CF545C" w:rsidRPr="00F17348">
        <w:rPr>
          <w:rFonts w:ascii="Courier New" w:hAnsi="Courier New"/>
          <w:noProof/>
          <w:color w:val="FF0000"/>
          <w:sz w:val="16"/>
          <w:lang w:eastAsia="en-GB"/>
        </w:rPr>
        <w:t xml:space="preserve"> ::= SEQUENCE {</w:t>
      </w:r>
    </w:p>
    <w:p w14:paraId="4822A39D" w14:textId="77777777" w:rsidR="00CF545C" w:rsidRPr="00F17348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  <w:t>assistanceDataSIBelement-r16</w:t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  <w:t>OCTET STRING,</w:t>
      </w:r>
    </w:p>
    <w:p w14:paraId="73EB8C42" w14:textId="77777777" w:rsidR="00CF545C" w:rsidRPr="00F17348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  <w:t>lateNonCriticalExtension</w:t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  <w:t>OCTET STRING</w:t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F17348">
        <w:rPr>
          <w:rFonts w:ascii="Courier New" w:hAnsi="Courier New"/>
          <w:noProof/>
          <w:color w:val="FF0000"/>
          <w:sz w:val="16"/>
          <w:lang w:eastAsia="en-GB"/>
        </w:rPr>
        <w:tab/>
        <w:t>OPTIONAL</w:t>
      </w:r>
      <w:r w:rsidRPr="00F17348">
        <w:rPr>
          <w:rFonts w:ascii="Courier New" w:hAnsi="Courier New" w:hint="eastAsia"/>
          <w:noProof/>
          <w:color w:val="FF0000"/>
          <w:sz w:val="16"/>
          <w:lang w:eastAsia="en-GB"/>
        </w:rPr>
        <w:t>,</w:t>
      </w:r>
    </w:p>
    <w:p w14:paraId="2E70B218" w14:textId="77777777" w:rsidR="00CF545C" w:rsidRPr="00F17348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F17348">
        <w:rPr>
          <w:rFonts w:ascii="Courier New" w:hAnsi="Courier New"/>
          <w:noProof/>
          <w:color w:val="FF0000"/>
          <w:sz w:val="16"/>
          <w:lang w:eastAsia="en-GB"/>
        </w:rPr>
        <w:lastRenderedPageBreak/>
        <w:tab/>
        <w:t>...</w:t>
      </w:r>
    </w:p>
    <w:p w14:paraId="346D0EC6" w14:textId="77777777" w:rsidR="00CF545C" w:rsidRPr="00CF545C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FF0000"/>
          <w:sz w:val="16"/>
          <w:lang w:eastAsia="en-GB"/>
        </w:rPr>
      </w:pPr>
      <w:r w:rsidRPr="00F17348">
        <w:rPr>
          <w:rFonts w:ascii="Courier New" w:eastAsia="MS Mincho" w:hAnsi="Courier New"/>
          <w:noProof/>
          <w:color w:val="FF0000"/>
          <w:sz w:val="16"/>
          <w:lang w:eastAsia="en-GB"/>
        </w:rPr>
        <w:t>}</w:t>
      </w:r>
    </w:p>
    <w:p w14:paraId="56DC836A" w14:textId="77777777" w:rsidR="00CF545C" w:rsidRPr="00075772" w:rsidRDefault="00CF545C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4AA7044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577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9A1DD15" w14:textId="77777777" w:rsidR="00A400BF" w:rsidRDefault="00A400BF" w:rsidP="00A400BF">
      <w:pPr>
        <w:pStyle w:val="B1"/>
        <w:ind w:left="0" w:firstLine="0"/>
        <w:rPr>
          <w:lang w:val="en-US"/>
        </w:rPr>
      </w:pPr>
    </w:p>
    <w:p w14:paraId="51AB5C8C" w14:textId="77777777" w:rsidR="00A400BF" w:rsidRDefault="007B32C1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The posSib1-x</w:t>
      </w:r>
      <w:r w:rsidR="00075772">
        <w:rPr>
          <w:lang w:val="en-US"/>
        </w:rPr>
        <w:t xml:space="preserve"> and pos</w:t>
      </w:r>
      <w:r w:rsidR="00F17348">
        <w:rPr>
          <w:lang w:val="en-US"/>
        </w:rPr>
        <w:t>Sib2</w:t>
      </w:r>
      <w:r>
        <w:rPr>
          <w:lang w:val="en-US"/>
        </w:rPr>
        <w:t>-x</w:t>
      </w:r>
      <w:r w:rsidR="00F17348">
        <w:rPr>
          <w:lang w:val="en-US"/>
        </w:rPr>
        <w:t xml:space="preserve"> types </w:t>
      </w:r>
      <w:r>
        <w:rPr>
          <w:lang w:val="en-US"/>
        </w:rPr>
        <w:t xml:space="preserve">above </w:t>
      </w:r>
      <w:r w:rsidR="00F17348">
        <w:rPr>
          <w:lang w:val="en-US"/>
        </w:rPr>
        <w:t>can correspond to the GNSS and RTK common and generic</w:t>
      </w:r>
      <w:r w:rsidR="00C539D3">
        <w:rPr>
          <w:lang w:val="en-US"/>
        </w:rPr>
        <w:t xml:space="preserve"> assistance data</w:t>
      </w:r>
      <w:r w:rsidR="00F17348">
        <w:rPr>
          <w:lang w:val="en-US"/>
        </w:rPr>
        <w:t xml:space="preserve"> </w:t>
      </w:r>
      <w:r w:rsidR="00C539D3">
        <w:rPr>
          <w:lang w:val="en-US"/>
        </w:rPr>
        <w:t xml:space="preserve">elements </w:t>
      </w:r>
      <w:r>
        <w:rPr>
          <w:lang w:val="en-US"/>
        </w:rPr>
        <w:t>already</w:t>
      </w:r>
      <w:r w:rsidR="00F17348">
        <w:rPr>
          <w:lang w:val="en-US"/>
        </w:rPr>
        <w:t xml:space="preserve"> defined in </w:t>
      </w:r>
      <w:r>
        <w:rPr>
          <w:lang w:val="en-US"/>
        </w:rPr>
        <w:t xml:space="preserve">TS 36.355 </w:t>
      </w:r>
      <w:r w:rsidR="004B0278">
        <w:rPr>
          <w:lang w:val="en-US"/>
        </w:rPr>
        <w:t>for E-UTRA connected to EPC [11</w:t>
      </w:r>
      <w:r w:rsidR="00F17348">
        <w:rPr>
          <w:lang w:val="en-US"/>
        </w:rPr>
        <w:t>]. The posSib3</w:t>
      </w:r>
      <w:r>
        <w:rPr>
          <w:lang w:val="en-US"/>
        </w:rPr>
        <w:t>-x</w:t>
      </w:r>
      <w:r w:rsidR="00F17348">
        <w:rPr>
          <w:lang w:val="en-US"/>
        </w:rPr>
        <w:t xml:space="preserve"> types (</w:t>
      </w:r>
      <w:r w:rsidR="00C539D3">
        <w:rPr>
          <w:lang w:val="en-US"/>
        </w:rPr>
        <w:t xml:space="preserve">e.g. </w:t>
      </w:r>
      <w:r w:rsidR="00F17348">
        <w:rPr>
          <w:lang w:val="en-US"/>
        </w:rPr>
        <w:t>and possibly addition</w:t>
      </w:r>
      <w:r>
        <w:rPr>
          <w:lang w:val="en-US"/>
        </w:rPr>
        <w:t>al</w:t>
      </w:r>
      <w:r w:rsidR="00F17348">
        <w:rPr>
          <w:lang w:val="en-US"/>
        </w:rPr>
        <w:t xml:space="preserve"> posS</w:t>
      </w:r>
      <w:r w:rsidR="00AA0FDD">
        <w:rPr>
          <w:lang w:val="en-US"/>
        </w:rPr>
        <w:t>i</w:t>
      </w:r>
      <w:r w:rsidR="00F17348">
        <w:rPr>
          <w:lang w:val="en-US"/>
        </w:rPr>
        <w:t>b4</w:t>
      </w:r>
      <w:r>
        <w:rPr>
          <w:lang w:val="en-US"/>
        </w:rPr>
        <w:t>-x</w:t>
      </w:r>
      <w:r w:rsidR="00F17348">
        <w:rPr>
          <w:lang w:val="en-US"/>
        </w:rPr>
        <w:t xml:space="preserve"> and posSib5</w:t>
      </w:r>
      <w:r>
        <w:rPr>
          <w:lang w:val="en-US"/>
        </w:rPr>
        <w:t>-x types) can correspond</w:t>
      </w:r>
      <w:r w:rsidR="00F17348">
        <w:rPr>
          <w:lang w:val="en-US"/>
        </w:rPr>
        <w:t xml:space="preserve"> to </w:t>
      </w:r>
      <w:r>
        <w:rPr>
          <w:lang w:val="en-US"/>
        </w:rPr>
        <w:t xml:space="preserve">assistance data </w:t>
      </w:r>
      <w:r w:rsidR="00C539D3">
        <w:rPr>
          <w:lang w:val="en-US"/>
        </w:rPr>
        <w:t xml:space="preserve">elements </w:t>
      </w:r>
      <w:r>
        <w:rPr>
          <w:lang w:val="en-US"/>
        </w:rPr>
        <w:t xml:space="preserve">for </w:t>
      </w:r>
      <w:r w:rsidR="00C539D3">
        <w:rPr>
          <w:lang w:val="en-US"/>
        </w:rPr>
        <w:t>new NR RAT dependent po</w:t>
      </w:r>
      <w:r w:rsidR="00F17348">
        <w:rPr>
          <w:lang w:val="en-US"/>
        </w:rPr>
        <w:t>sition methods.</w:t>
      </w:r>
    </w:p>
    <w:p w14:paraId="360A52AF" w14:textId="34B9FE5C" w:rsidR="00F17348" w:rsidRDefault="003D38C9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Each posSIB</w:t>
      </w:r>
      <w:r w:rsidR="00F17348">
        <w:rPr>
          <w:lang w:val="en-US"/>
        </w:rPr>
        <w:t xml:space="preserve"> can have </w:t>
      </w:r>
      <w:r w:rsidR="007B32C1">
        <w:rPr>
          <w:lang w:val="en-US"/>
        </w:rPr>
        <w:t>the same ASN.1 definition sho</w:t>
      </w:r>
      <w:r w:rsidR="00CF545C">
        <w:rPr>
          <w:lang w:val="en-US"/>
        </w:rPr>
        <w:t xml:space="preserve">wn above </w:t>
      </w:r>
      <w:r w:rsidR="00C87B3F">
        <w:rPr>
          <w:lang w:val="en-US"/>
        </w:rPr>
        <w:t xml:space="preserve">(in </w:t>
      </w:r>
      <w:r w:rsidR="00301301">
        <w:rPr>
          <w:lang w:val="en-US"/>
        </w:rPr>
        <w:t>SIBpos</w:t>
      </w:r>
      <w:r w:rsidR="00C87B3F" w:rsidRPr="00C87B3F">
        <w:rPr>
          <w:lang w:val="en-US"/>
        </w:rPr>
        <w:t>-r16</w:t>
      </w:r>
      <w:r w:rsidR="00C87B3F">
        <w:rPr>
          <w:lang w:val="en-US"/>
        </w:rPr>
        <w:t xml:space="preserve">) </w:t>
      </w:r>
      <w:r w:rsidR="00CF545C">
        <w:rPr>
          <w:lang w:val="en-US"/>
        </w:rPr>
        <w:t xml:space="preserve">which includes an octet string </w:t>
      </w:r>
      <w:r w:rsidR="00C87B3F">
        <w:rPr>
          <w:lang w:val="en-US"/>
        </w:rPr>
        <w:t xml:space="preserve">(in the </w:t>
      </w:r>
      <w:r w:rsidR="00C87B3F" w:rsidRPr="006B7140">
        <w:rPr>
          <w:i/>
          <w:lang w:val="en-US"/>
        </w:rPr>
        <w:t>assistanceDataSIBelement-r16</w:t>
      </w:r>
      <w:r w:rsidR="00C87B3F">
        <w:rPr>
          <w:lang w:val="en-US"/>
        </w:rPr>
        <w:t xml:space="preserve"> parameter) which can be pre-coded by the LMF</w:t>
      </w:r>
      <w:r w:rsidR="004152DE">
        <w:rPr>
          <w:lang w:val="en-US"/>
        </w:rPr>
        <w:t xml:space="preserve"> (or LMC [12]) </w:t>
      </w:r>
      <w:r w:rsidR="00C87B3F">
        <w:rPr>
          <w:lang w:val="en-US"/>
        </w:rPr>
        <w:t xml:space="preserve"> and transferred to</w:t>
      </w:r>
      <w:r w:rsidR="00A138AE">
        <w:rPr>
          <w:lang w:val="en-US"/>
        </w:rPr>
        <w:t xml:space="preserve"> a</w:t>
      </w:r>
      <w:r w:rsidR="00C87B3F">
        <w:rPr>
          <w:lang w:val="en-US"/>
        </w:rPr>
        <w:t xml:space="preserve"> gNB using NRPPa as described above. </w:t>
      </w:r>
    </w:p>
    <w:p w14:paraId="4512C5A9" w14:textId="77777777" w:rsidR="00356C9A" w:rsidRDefault="000510AF" w:rsidP="00EC2282">
      <w:pPr>
        <w:pStyle w:val="B1"/>
        <w:ind w:left="0" w:firstLine="0"/>
        <w:rPr>
          <w:lang w:val="en-US"/>
        </w:rPr>
      </w:pPr>
      <w:r>
        <w:rPr>
          <w:lang w:val="en-US"/>
        </w:rPr>
        <w:t>Schedul</w:t>
      </w:r>
      <w:r w:rsidR="004474A0">
        <w:rPr>
          <w:lang w:val="en-US"/>
        </w:rPr>
        <w:t xml:space="preserve">ing information for positioning SI messages can be </w:t>
      </w:r>
      <w:r w:rsidR="002858F0">
        <w:rPr>
          <w:lang w:val="en-US"/>
        </w:rPr>
        <w:t>sep</w:t>
      </w:r>
      <w:r w:rsidR="00004E23">
        <w:rPr>
          <w:lang w:val="en-US"/>
        </w:rPr>
        <w:t>arate to scheduling information</w:t>
      </w:r>
      <w:r w:rsidR="002858F0">
        <w:rPr>
          <w:lang w:val="en-US"/>
        </w:rPr>
        <w:t xml:space="preserve"> for normal SI messages. Example ASN.1 for such scheduling is shown below </w:t>
      </w:r>
      <w:r>
        <w:rPr>
          <w:lang w:val="en-US"/>
        </w:rPr>
        <w:t>(in red) and is based on support for normal SI message scheduling in TS 38</w:t>
      </w:r>
      <w:r w:rsidR="004B0278">
        <w:rPr>
          <w:lang w:val="en-US"/>
        </w:rPr>
        <w:t>.331 [9</w:t>
      </w:r>
      <w:r w:rsidR="004474A0">
        <w:rPr>
          <w:lang w:val="en-US"/>
        </w:rPr>
        <w:t>]</w:t>
      </w:r>
      <w:r w:rsidR="00F36DF3">
        <w:rPr>
          <w:lang w:val="en-US"/>
        </w:rPr>
        <w:t xml:space="preserve"> </w:t>
      </w:r>
      <w:r>
        <w:rPr>
          <w:lang w:val="en-US"/>
        </w:rPr>
        <w:t xml:space="preserve">and on positioning SI message scheduling for E-UTRA </w:t>
      </w:r>
      <w:r w:rsidR="004B0278">
        <w:rPr>
          <w:lang w:val="en-US"/>
        </w:rPr>
        <w:t>connected to EPC in TS 36.331 [4</w:t>
      </w:r>
      <w:r>
        <w:rPr>
          <w:lang w:val="en-US"/>
        </w:rPr>
        <w:t xml:space="preserve">]. </w:t>
      </w:r>
    </w:p>
    <w:p w14:paraId="7C35C62C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4826">
        <w:rPr>
          <w:rFonts w:ascii="Courier New" w:hAnsi="Courier New"/>
          <w:noProof/>
          <w:sz w:val="16"/>
          <w:lang w:eastAsia="en-GB"/>
        </w:rPr>
        <w:t>-- ASN1STA</w:t>
      </w:r>
      <w:smartTag w:uri="urn:schemas-microsoft-com:office:smarttags" w:element="PersonName">
        <w:r w:rsidRPr="00134826">
          <w:rPr>
            <w:rFonts w:ascii="Courier New" w:hAnsi="Courier New"/>
            <w:noProof/>
            <w:sz w:val="16"/>
            <w:lang w:eastAsia="en-GB"/>
          </w:rPr>
          <w:t>RT</w:t>
        </w:r>
      </w:smartTag>
    </w:p>
    <w:p w14:paraId="360087C3" w14:textId="77777777" w:rsid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650E65" w14:textId="77777777" w:rsidR="00055D81" w:rsidRPr="001E38FC" w:rsidRDefault="00055D81" w:rsidP="00055D81">
      <w:pPr>
        <w:pStyle w:val="PL"/>
        <w:shd w:val="clear" w:color="auto" w:fill="E6E6E6"/>
        <w:rPr>
          <w:color w:val="FF0000"/>
        </w:rPr>
      </w:pPr>
      <w:r w:rsidRPr="001E38FC">
        <w:rPr>
          <w:color w:val="FF0000"/>
        </w:rPr>
        <w:t>S</w:t>
      </w:r>
      <w:r w:rsidR="00AA0FDD">
        <w:rPr>
          <w:color w:val="FF0000"/>
        </w:rPr>
        <w:t>IB</w:t>
      </w:r>
      <w:r w:rsidR="00195352" w:rsidRPr="001E38FC">
        <w:rPr>
          <w:color w:val="FF0000"/>
        </w:rPr>
        <w:t xml:space="preserve">1-v16xy-IEs ::= </w:t>
      </w:r>
      <w:r w:rsidRPr="001E38FC">
        <w:rPr>
          <w:color w:val="FF0000"/>
        </w:rPr>
        <w:t>SEQUENCE {</w:t>
      </w:r>
    </w:p>
    <w:p w14:paraId="38E60844" w14:textId="77777777" w:rsidR="00055D81" w:rsidRPr="001E38FC" w:rsidRDefault="00055D81" w:rsidP="00055D81">
      <w:pPr>
        <w:pStyle w:val="PL"/>
        <w:shd w:val="clear" w:color="auto" w:fill="E6E6E6"/>
        <w:rPr>
          <w:color w:val="FF0000"/>
        </w:rPr>
      </w:pPr>
      <w:r w:rsidRPr="001E38FC">
        <w:rPr>
          <w:color w:val="FF0000"/>
        </w:rPr>
        <w:tab/>
      </w:r>
      <w:bookmarkStart w:id="7" w:name="_Hlk505655369"/>
      <w:r w:rsidR="00C87B3F">
        <w:rPr>
          <w:color w:val="FF0000"/>
        </w:rPr>
        <w:t>pos-SI-schedulingInfo</w:t>
      </w:r>
      <w:r w:rsidRPr="001E38FC">
        <w:rPr>
          <w:color w:val="FF0000"/>
        </w:rPr>
        <w:t>-r</w:t>
      </w:r>
      <w:bookmarkEnd w:id="7"/>
      <w:r w:rsidR="00195352" w:rsidRPr="001E38FC">
        <w:rPr>
          <w:color w:val="FF0000"/>
        </w:rPr>
        <w:t>16</w:t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  <w:t>Pos-</w:t>
      </w:r>
      <w:r w:rsidR="00C87B3F">
        <w:rPr>
          <w:color w:val="FF0000"/>
        </w:rPr>
        <w:t>SI-</w:t>
      </w:r>
      <w:r w:rsidRPr="001E38FC">
        <w:rPr>
          <w:color w:val="FF0000"/>
        </w:rPr>
        <w:t>Sc</w:t>
      </w:r>
      <w:r w:rsidR="00195352" w:rsidRPr="001E38FC">
        <w:rPr>
          <w:color w:val="FF0000"/>
        </w:rPr>
        <w:t>hedulingInfo-r16</w:t>
      </w:r>
      <w:r w:rsidRPr="001E38FC">
        <w:rPr>
          <w:color w:val="FF0000"/>
        </w:rPr>
        <w:t>,</w:t>
      </w:r>
    </w:p>
    <w:p w14:paraId="6BD7EECB" w14:textId="77777777" w:rsidR="00055D81" w:rsidRPr="001E38FC" w:rsidRDefault="00055D81" w:rsidP="00055D81">
      <w:pPr>
        <w:pStyle w:val="PL"/>
        <w:shd w:val="clear" w:color="auto" w:fill="E6E6E6"/>
        <w:tabs>
          <w:tab w:val="clear" w:pos="4608"/>
        </w:tabs>
        <w:rPr>
          <w:color w:val="FF0000"/>
          <w:lang w:eastAsia="zh-CN"/>
        </w:rPr>
      </w:pPr>
      <w:r w:rsidRPr="001E38FC">
        <w:rPr>
          <w:color w:val="FF0000"/>
        </w:rPr>
        <w:tab/>
        <w:t>nonCriticalExtension</w:t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  <w:t>SEQUENCE {}</w:t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</w:r>
      <w:r w:rsidRPr="001E38FC">
        <w:rPr>
          <w:color w:val="FF0000"/>
        </w:rPr>
        <w:tab/>
        <w:t>OPTIONAL</w:t>
      </w:r>
    </w:p>
    <w:p w14:paraId="55F0D6A2" w14:textId="77777777" w:rsidR="00055D81" w:rsidRPr="001E38FC" w:rsidRDefault="00055D81" w:rsidP="00195352">
      <w:pPr>
        <w:pStyle w:val="PL"/>
        <w:shd w:val="clear" w:color="auto" w:fill="E6E6E6"/>
        <w:rPr>
          <w:rFonts w:eastAsia="Batang"/>
          <w:color w:val="FF0000"/>
          <w:lang w:eastAsia="sv-SE"/>
        </w:rPr>
      </w:pPr>
      <w:r w:rsidRPr="001E38FC">
        <w:rPr>
          <w:color w:val="FF0000"/>
          <w:lang w:eastAsia="zh-CN"/>
        </w:rPr>
        <w:t>}</w:t>
      </w:r>
    </w:p>
    <w:p w14:paraId="1366EC7B" w14:textId="77777777" w:rsidR="00055D81" w:rsidRPr="001E38FC" w:rsidRDefault="00055D81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</w:p>
    <w:p w14:paraId="6E8AE62D" w14:textId="77777777" w:rsidR="00F36DF3" w:rsidRPr="001E38FC" w:rsidRDefault="0019535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</w:t>
      </w:r>
      <w:r w:rsidR="00C87B3F">
        <w:rPr>
          <w:rFonts w:ascii="Courier New" w:eastAsia="Batang" w:hAnsi="Courier New"/>
          <w:noProof/>
          <w:color w:val="FF0000"/>
          <w:sz w:val="16"/>
          <w:lang w:eastAsia="sv-SE"/>
        </w:rPr>
        <w:t>SI-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SchedulingInfo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::= 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SEQUENCE {</w:t>
      </w:r>
    </w:p>
    <w:p w14:paraId="61AD2EBA" w14:textId="77777777" w:rsidR="00004E23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D56E58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schedulingInfoList</w:t>
      </w:r>
      <w:r w:rsidR="00D56E58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SEQUENCE (SIZE (1..maxSI-Message)) OF </w:t>
      </w:r>
    </w:p>
    <w:p w14:paraId="4BE68271" w14:textId="77777777" w:rsidR="00F36DF3" w:rsidRPr="001E38FC" w:rsidRDefault="00004E2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SchedulingInfo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,</w:t>
      </w:r>
    </w:p>
    <w:p w14:paraId="6526FFF7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si-RequestConfig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SI-RequestConfig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OPTIONAL,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                                           </w:t>
      </w:r>
    </w:p>
    <w:p w14:paraId="24369B8C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si-RequestConfigSUL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SI-RequestConfig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OPTIONAL,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                                                </w:t>
      </w:r>
    </w:p>
    <w:p w14:paraId="5DFA0427" w14:textId="0C874AEC" w:rsidR="00474102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systemInformationAreaID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BIT STRING (SIZE (24))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OPTIONAL,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                                          </w:t>
      </w:r>
    </w:p>
    <w:p w14:paraId="5B7E3225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...</w:t>
      </w:r>
    </w:p>
    <w:p w14:paraId="13569773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}</w:t>
      </w:r>
    </w:p>
    <w:p w14:paraId="7BFCE0BA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</w:p>
    <w:p w14:paraId="2F464A7D" w14:textId="77777777" w:rsidR="00F36DF3" w:rsidRPr="001E38FC" w:rsidRDefault="0047410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SchedulingInfo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::=</w:t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SEQUENCE {</w:t>
      </w:r>
    </w:p>
    <w:p w14:paraId="36A46E42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si-BroadcastStatus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ENUMERATED {broadcasting, notBroadcasting},</w:t>
      </w:r>
    </w:p>
    <w:p w14:paraId="5D26B371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si-Periodicity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  ENUMERATED {rf8, rf16, rf32, rf64, rf128, rf256, rf512},</w:t>
      </w:r>
    </w:p>
    <w:p w14:paraId="30BECB3F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sib-MappingInfo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     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SIB-Mapping</w:t>
      </w:r>
      <w:r w:rsidR="00474102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</w:p>
    <w:p w14:paraId="2287F785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}</w:t>
      </w:r>
    </w:p>
    <w:p w14:paraId="552F75AB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</w:p>
    <w:p w14:paraId="18C1FE7C" w14:textId="77777777" w:rsidR="00F36DF3" w:rsidRPr="001E38FC" w:rsidRDefault="0047410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SIB-Mapping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  <w:r w:rsidR="00004E23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::= 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SEQUENCE (SIZE (1..maxSIB)) OF 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Pos-</w:t>
      </w:r>
      <w:r w:rsidR="00F36DF3"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SIB-TypeInfo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-r16</w:t>
      </w:r>
    </w:p>
    <w:p w14:paraId="654C9AF5" w14:textId="77777777" w:rsidR="00F36DF3" w:rsidRPr="001E38FC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</w:p>
    <w:p w14:paraId="46E1A6E2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>Pos-SIB-TypeInfo-r16 ::= SEQUENCE {</w:t>
      </w:r>
    </w:p>
    <w:p w14:paraId="59CC0BEF" w14:textId="77777777" w:rsidR="001E38FC" w:rsidRPr="001E38FC" w:rsidRDefault="002858F0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>
        <w:rPr>
          <w:rFonts w:ascii="Courier New" w:hAnsi="Courier New"/>
          <w:noProof/>
          <w:color w:val="FF0000"/>
          <w:sz w:val="16"/>
          <w:lang w:eastAsia="en-GB"/>
        </w:rPr>
        <w:tab/>
        <w:t>encrypted-r16</w:t>
      </w:r>
      <w:r w:rsidR="001E38FC"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1E38FC" w:rsidRPr="001E38FC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ENUMERATED { true </w:t>
      </w:r>
      <w:r>
        <w:rPr>
          <w:rFonts w:ascii="Courier New" w:hAnsi="Courier New"/>
          <w:noProof/>
          <w:color w:val="FF0000"/>
          <w:sz w:val="16"/>
          <w:lang w:eastAsia="en-GB"/>
        </w:rPr>
        <w:t>}</w:t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004E23">
        <w:rPr>
          <w:rFonts w:ascii="Courier New" w:hAnsi="Courier New"/>
          <w:noProof/>
          <w:color w:val="FF0000"/>
          <w:sz w:val="16"/>
          <w:lang w:eastAsia="en-GB"/>
        </w:rPr>
        <w:tab/>
      </w:r>
      <w:r>
        <w:rPr>
          <w:rFonts w:ascii="Courier New" w:hAnsi="Courier New"/>
          <w:noProof/>
          <w:color w:val="FF0000"/>
          <w:sz w:val="16"/>
          <w:lang w:eastAsia="en-GB"/>
        </w:rPr>
        <w:t>OPTIONAL,</w:t>
      </w:r>
    </w:p>
    <w:p w14:paraId="03F2B5E1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>gnss-id-r16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snapToGrid w:val="0"/>
          <w:color w:val="FF0000"/>
          <w:sz w:val="16"/>
          <w:lang w:eastAsia="en-GB"/>
        </w:rPr>
        <w:t>GNSS-ID-r16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2858F0">
        <w:rPr>
          <w:rFonts w:ascii="Courier New" w:hAnsi="Courier New"/>
          <w:noProof/>
          <w:color w:val="FF0000"/>
          <w:sz w:val="16"/>
          <w:lang w:eastAsia="en-GB"/>
        </w:rPr>
        <w:t>OPTIONAL,</w:t>
      </w:r>
    </w:p>
    <w:p w14:paraId="11383B5A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>sbas-id-r16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snapToGrid w:val="0"/>
          <w:color w:val="FF0000"/>
          <w:sz w:val="16"/>
          <w:lang w:eastAsia="en-GB"/>
        </w:rPr>
        <w:t>SBAS-ID-r16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="002858F0">
        <w:rPr>
          <w:rFonts w:ascii="Courier New" w:hAnsi="Courier New"/>
          <w:noProof/>
          <w:color w:val="FF0000"/>
          <w:sz w:val="16"/>
          <w:lang w:eastAsia="en-GB"/>
        </w:rPr>
        <w:t>OPTIONAL,</w:t>
      </w:r>
    </w:p>
    <w:p w14:paraId="3549B188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 xml:space="preserve">    pos-sib-type-r16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ENUMERATED { </w:t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posSibType1-1, </w:t>
      </w:r>
    </w:p>
    <w:p w14:paraId="672C6CF8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posSibType1-2, </w:t>
      </w:r>
    </w:p>
    <w:p w14:paraId="2E5D59A2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>.</w:t>
      </w:r>
    </w:p>
    <w:p w14:paraId="4E447923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>.</w:t>
      </w:r>
    </w:p>
    <w:p w14:paraId="33E81306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 xml:space="preserve">posSibType3-n,  </w:t>
      </w:r>
    </w:p>
    <w:p w14:paraId="692EA8D1" w14:textId="2A3339DB" w:rsidR="001E38FC" w:rsidRPr="001E38FC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</w:r>
      <w:r w:rsidRPr="001E38FC">
        <w:rPr>
          <w:rFonts w:ascii="Courier New" w:hAnsi="Courier New"/>
          <w:noProof/>
          <w:color w:val="FF0000"/>
          <w:sz w:val="16"/>
          <w:lang w:eastAsia="en-GB"/>
        </w:rPr>
        <w:tab/>
        <w:t>... }</w:t>
      </w:r>
      <w:r w:rsidR="00004E23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3E0F3963" w14:textId="26BB746A" w:rsidR="001E38FC" w:rsidRPr="001E38FC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valueTag-r16      </w:t>
      </w:r>
      <w:r w:rsidR="0025622F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INTEGER (0..31)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  <w:t xml:space="preserve">OPTIONAL,                                                             </w:t>
      </w:r>
    </w:p>
    <w:p w14:paraId="69194E2C" w14:textId="199E1EF6" w:rsidR="001E38FC" w:rsidRPr="001E38FC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areaScope-r16     </w:t>
      </w:r>
      <w:r w:rsidR="0025622F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>ENUMERATED {true}</w:t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1E38FC">
        <w:rPr>
          <w:rFonts w:ascii="Courier New" w:eastAsia="Batang" w:hAnsi="Courier New"/>
          <w:noProof/>
          <w:color w:val="FF0000"/>
          <w:sz w:val="16"/>
          <w:lang w:eastAsia="sv-SE"/>
        </w:rPr>
        <w:tab/>
        <w:t xml:space="preserve">OPTIONAL                                                          </w:t>
      </w:r>
    </w:p>
    <w:p w14:paraId="0AD8EB91" w14:textId="77777777" w:rsidR="001E38FC" w:rsidRPr="001E38FC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  <w:r w:rsidRPr="001E38FC">
        <w:rPr>
          <w:rFonts w:ascii="Courier New" w:hAnsi="Courier New"/>
          <w:noProof/>
          <w:color w:val="FF0000"/>
          <w:sz w:val="16"/>
          <w:lang w:eastAsia="en-GB"/>
        </w:rPr>
        <w:t>}</w:t>
      </w:r>
    </w:p>
    <w:p w14:paraId="3ED1DDA3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</w:p>
    <w:p w14:paraId="14308664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4826">
        <w:rPr>
          <w:rFonts w:ascii="Courier New" w:hAnsi="Courier New"/>
          <w:noProof/>
          <w:sz w:val="16"/>
          <w:lang w:eastAsia="en-GB"/>
        </w:rPr>
        <w:t>-- ASN1STOP</w:t>
      </w:r>
    </w:p>
    <w:p w14:paraId="24A06B71" w14:textId="77777777" w:rsidR="004474A0" w:rsidRDefault="004474A0" w:rsidP="00141E24">
      <w:pPr>
        <w:pStyle w:val="B1"/>
        <w:ind w:left="0" w:firstLine="0"/>
        <w:rPr>
          <w:lang w:val="en-US"/>
        </w:rPr>
      </w:pPr>
    </w:p>
    <w:p w14:paraId="3946A1F9" w14:textId="77777777" w:rsidR="00EC2282" w:rsidRDefault="00526799" w:rsidP="000B6DA0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>Sc</w:t>
      </w:r>
      <w:r w:rsidR="00EC2282">
        <w:rPr>
          <w:lang w:val="en-US"/>
        </w:rPr>
        <w:t>h</w:t>
      </w:r>
      <w:r>
        <w:rPr>
          <w:lang w:val="en-US"/>
        </w:rPr>
        <w:t>e</w:t>
      </w:r>
      <w:r w:rsidR="00EC2282">
        <w:rPr>
          <w:lang w:val="en-US"/>
        </w:rPr>
        <w:t xml:space="preserve">duling of positioning SI messages in the above example includes </w:t>
      </w:r>
      <w:r w:rsidR="001130F9">
        <w:rPr>
          <w:lang w:val="en-US"/>
        </w:rPr>
        <w:t xml:space="preserve">or allows for </w:t>
      </w:r>
      <w:r w:rsidR="00EC2282">
        <w:rPr>
          <w:lang w:val="en-US"/>
        </w:rPr>
        <w:t>the following:</w:t>
      </w:r>
    </w:p>
    <w:p w14:paraId="27A30587" w14:textId="15547D09" w:rsidR="00EC2282" w:rsidRDefault="00A138AE" w:rsidP="000B6DA0">
      <w:pPr>
        <w:pStyle w:val="B1"/>
        <w:spacing w:after="60"/>
        <w:rPr>
          <w:lang w:val="en-US"/>
        </w:rPr>
      </w:pPr>
      <w:r w:rsidRPr="00526799">
        <w:t>-</w:t>
      </w:r>
      <w:r w:rsidRPr="00526799">
        <w:tab/>
        <w:t>a</w:t>
      </w:r>
      <w:r w:rsidR="00EC2282" w:rsidRPr="00526799">
        <w:t>llowance of transmission of each positioning SI message in a separate SI-window where SI-windows are determined</w:t>
      </w:r>
      <w:r w:rsidRPr="00526799">
        <w:t xml:space="preserve"> by extending the existing</w:t>
      </w:r>
      <w:r w:rsidR="00EC2282" w:rsidRPr="00526799">
        <w:t xml:space="preserve"> method </w:t>
      </w:r>
      <w:r w:rsidRPr="00526799">
        <w:t xml:space="preserve">of determining SI-windows </w:t>
      </w:r>
      <w:r w:rsidR="00EC2282" w:rsidRPr="00526799">
        <w:t>for normal SI</w:t>
      </w:r>
      <w:r w:rsidR="0035201C">
        <w:rPr>
          <w:lang w:val="en-US"/>
        </w:rPr>
        <w:t>;</w:t>
      </w:r>
      <w:r w:rsidR="00EC2282" w:rsidRPr="00526799">
        <w:t xml:space="preserve"> </w:t>
      </w:r>
    </w:p>
    <w:p w14:paraId="3417E309" w14:textId="77777777" w:rsidR="00EC2282" w:rsidRDefault="00EC2282" w:rsidP="000B6DA0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an indication of whether a positioning SI message is being broadcast or needs to be requested by a UE</w:t>
      </w:r>
      <w:r w:rsidR="00A138AE">
        <w:rPr>
          <w:lang w:val="en-US"/>
        </w:rPr>
        <w:t>;</w:t>
      </w:r>
    </w:p>
    <w:p w14:paraId="136DA5B1" w14:textId="0EE3E642" w:rsidR="00EC2282" w:rsidRDefault="00A138AE" w:rsidP="000B6DA0">
      <w:pPr>
        <w:pStyle w:val="B1"/>
        <w:spacing w:after="60"/>
        <w:ind w:left="547" w:hanging="25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EC2282">
        <w:rPr>
          <w:lang w:val="en-US"/>
        </w:rPr>
        <w:t>upport for on demand scheduling of positioning SI messages not currently being broadcast using a rand</w:t>
      </w:r>
      <w:r>
        <w:rPr>
          <w:lang w:val="en-US"/>
        </w:rPr>
        <w:t xml:space="preserve">om access procedure </w:t>
      </w:r>
      <w:r w:rsidR="00E924B9">
        <w:rPr>
          <w:lang w:val="en-US"/>
        </w:rPr>
        <w:t>or an RRC req</w:t>
      </w:r>
      <w:r w:rsidR="00EC2282">
        <w:rPr>
          <w:lang w:val="en-US"/>
        </w:rPr>
        <w:t xml:space="preserve">uest message for a UE </w:t>
      </w:r>
      <w:r w:rsidR="00301301">
        <w:rPr>
          <w:lang w:val="en-US"/>
        </w:rPr>
        <w:t xml:space="preserve">not </w:t>
      </w:r>
      <w:r w:rsidR="00EC2282">
        <w:rPr>
          <w:lang w:val="en-US"/>
        </w:rPr>
        <w:t>in connected state as for normal SI messages but with a separate configuration of the parameters for the random access procedure</w:t>
      </w:r>
      <w:r>
        <w:rPr>
          <w:lang w:val="en-US"/>
        </w:rPr>
        <w:t>; and</w:t>
      </w:r>
    </w:p>
    <w:p w14:paraId="707A2D79" w14:textId="77777777" w:rsidR="00EC2282" w:rsidRDefault="00EC2282" w:rsidP="00EC2282">
      <w:pPr>
        <w:pStyle w:val="B1"/>
        <w:ind w:left="540" w:hanging="2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38AE">
        <w:rPr>
          <w:lang w:val="en-US"/>
        </w:rPr>
        <w:t>s</w:t>
      </w:r>
      <w:r w:rsidR="00E924B9">
        <w:rPr>
          <w:lang w:val="en-US"/>
        </w:rPr>
        <w:t xml:space="preserve">upport for a system information Area ID, </w:t>
      </w:r>
      <w:r>
        <w:rPr>
          <w:lang w:val="en-US"/>
        </w:rPr>
        <w:t>dif</w:t>
      </w:r>
      <w:r w:rsidR="00B329DD">
        <w:rPr>
          <w:lang w:val="en-US"/>
        </w:rPr>
        <w:t>ferent to the system information</w:t>
      </w:r>
      <w:r>
        <w:rPr>
          <w:lang w:val="en-US"/>
        </w:rPr>
        <w:t xml:space="preserve"> Area ID for </w:t>
      </w:r>
      <w:r w:rsidR="00E924B9">
        <w:rPr>
          <w:lang w:val="en-US"/>
        </w:rPr>
        <w:t>normal SIBs,</w:t>
      </w:r>
      <w:r>
        <w:rPr>
          <w:lang w:val="en-US"/>
        </w:rPr>
        <w:t xml:space="preserve"> within which </w:t>
      </w:r>
      <w:r w:rsidR="00E924B9">
        <w:rPr>
          <w:lang w:val="en-US"/>
        </w:rPr>
        <w:t>the content of certain positioning SIBs is identical</w:t>
      </w:r>
      <w:r w:rsidR="00A138AE">
        <w:rPr>
          <w:lang w:val="en-US"/>
        </w:rPr>
        <w:t>.</w:t>
      </w:r>
    </w:p>
    <w:p w14:paraId="1A2F6150" w14:textId="77777777" w:rsidR="00356C9A" w:rsidRDefault="00356C9A" w:rsidP="00141E24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 xml:space="preserve">A RRC message similar to the </w:t>
      </w:r>
      <w:r w:rsidRPr="00922869">
        <w:rPr>
          <w:i/>
          <w:lang w:val="en-US"/>
        </w:rPr>
        <w:t>RRCSystemInfoRequest</w:t>
      </w:r>
      <w:r>
        <w:rPr>
          <w:lang w:val="en-US"/>
        </w:rPr>
        <w:t xml:space="preserve"> for requesting broadcast of normal SI messages can </w:t>
      </w:r>
      <w:r w:rsidR="00E924B9">
        <w:rPr>
          <w:lang w:val="en-US"/>
        </w:rPr>
        <w:t>be added to request bro</w:t>
      </w:r>
      <w:r>
        <w:rPr>
          <w:lang w:val="en-US"/>
        </w:rPr>
        <w:t xml:space="preserve">adcast of </w:t>
      </w:r>
      <w:r w:rsidR="00E924B9">
        <w:rPr>
          <w:lang w:val="en-US"/>
        </w:rPr>
        <w:t>positio</w:t>
      </w:r>
      <w:r>
        <w:rPr>
          <w:lang w:val="en-US"/>
        </w:rPr>
        <w:t>ning SI messages</w:t>
      </w:r>
      <w:r w:rsidR="00E924B9">
        <w:rPr>
          <w:lang w:val="en-US"/>
        </w:rPr>
        <w:t xml:space="preserve"> not currently being broadcast</w:t>
      </w:r>
      <w:r>
        <w:rPr>
          <w:lang w:val="en-US"/>
        </w:rPr>
        <w:t>. This could be defined as</w:t>
      </w:r>
      <w:r w:rsidR="00E924B9">
        <w:rPr>
          <w:lang w:val="en-US"/>
        </w:rPr>
        <w:t xml:space="preserve"> shown below</w:t>
      </w:r>
      <w:r>
        <w:rPr>
          <w:lang w:val="en-US"/>
        </w:rPr>
        <w:t>.</w:t>
      </w:r>
    </w:p>
    <w:p w14:paraId="26B4F256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6C19088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AD2693A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RRCPositioningSystemInfoRequest-r16 </w:t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  <w:t>::=</w:t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  <w:t>SEQUENCE {</w:t>
      </w:r>
    </w:p>
    <w:p w14:paraId="051BBC47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criticalExtensions-r16                  CHOICE {</w:t>
      </w:r>
    </w:p>
    <w:p w14:paraId="141299FB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rrcP</w:t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>ositioningSystemInfoRequest-r16</w:t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RRCPositioningSystemInfoRequest-r16-IEs,</w:t>
      </w:r>
    </w:p>
    <w:p w14:paraId="28A9EFC7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    criticalExtensionsFuture-r16        </w:t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SEQUENCE {}</w:t>
      </w:r>
    </w:p>
    <w:p w14:paraId="1A60649C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}</w:t>
      </w:r>
    </w:p>
    <w:p w14:paraId="7F007ACD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}</w:t>
      </w:r>
    </w:p>
    <w:p w14:paraId="50740B46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</w:p>
    <w:p w14:paraId="0EE15F90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RRCPositioningSystemInfoRequest-r16-IEs ::= SEQUENCE {</w:t>
      </w:r>
    </w:p>
    <w:p w14:paraId="771BD6B3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requested-Positioning-SI-List-r16</w:t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  <w:t>BIT STRING (</w:t>
      </w:r>
      <w:r w:rsidR="00E924B9">
        <w:rPr>
          <w:rFonts w:ascii="Courier New" w:eastAsia="Batang" w:hAnsi="Courier New"/>
          <w:noProof/>
          <w:color w:val="FF0000"/>
          <w:sz w:val="16"/>
          <w:lang w:eastAsia="sv-SE"/>
        </w:rPr>
        <w:t>SIZE (maxSI-Message)),</w:t>
      </w:r>
    </w:p>
    <w:p w14:paraId="0208847F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 xml:space="preserve">    spare                      </w:t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="009D7246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BIT STRING (SIZE (12))</w:t>
      </w:r>
    </w:p>
    <w:p w14:paraId="1BCFAC2B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FF0000"/>
          <w:sz w:val="16"/>
          <w:lang w:eastAsia="sv-SE"/>
        </w:rPr>
        <w:t>}</w:t>
      </w:r>
    </w:p>
    <w:p w14:paraId="090CB1A9" w14:textId="77777777" w:rsid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</w:p>
    <w:p w14:paraId="4708682D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289160A3" w14:textId="77777777" w:rsidR="00E924B9" w:rsidRDefault="00E924B9" w:rsidP="00E924B9">
      <w:pPr>
        <w:pStyle w:val="B1"/>
        <w:ind w:left="0" w:firstLine="0"/>
        <w:rPr>
          <w:lang w:val="en-US"/>
        </w:rPr>
      </w:pPr>
    </w:p>
    <w:p w14:paraId="6C352255" w14:textId="3F6E17B1" w:rsidR="00045342" w:rsidRDefault="00362CBD" w:rsidP="009D7246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9D7246">
        <w:rPr>
          <w:rFonts w:eastAsia="Malgun Gothic"/>
          <w:b/>
          <w:noProof/>
          <w:lang w:eastAsia="ko-KR"/>
        </w:rPr>
        <w:t>Observation 8</w:t>
      </w:r>
      <w:r w:rsidR="00E924B9" w:rsidRPr="009D7246">
        <w:rPr>
          <w:rFonts w:eastAsia="Malgun Gothic"/>
          <w:b/>
          <w:noProof/>
          <w:lang w:eastAsia="ko-KR"/>
        </w:rPr>
        <w:t>:</w:t>
      </w:r>
      <w:r w:rsidR="00E924B9">
        <w:rPr>
          <w:rFonts w:eastAsia="Malgun Gothic"/>
          <w:noProof/>
          <w:lang w:eastAsia="ko-KR"/>
        </w:rPr>
        <w:tab/>
      </w:r>
      <w:r w:rsidR="00A678E1">
        <w:rPr>
          <w:rFonts w:eastAsia="Malgun Gothic"/>
          <w:noProof/>
          <w:lang w:eastAsia="ko-KR"/>
        </w:rPr>
        <w:t xml:space="preserve">Required </w:t>
      </w:r>
      <w:r w:rsidR="00D4609F">
        <w:rPr>
          <w:rFonts w:eastAsia="Malgun Gothic"/>
          <w:noProof/>
          <w:lang w:eastAsia="ko-KR"/>
        </w:rPr>
        <w:t>RRC</w:t>
      </w:r>
      <w:r w:rsidR="007251EC">
        <w:rPr>
          <w:rFonts w:eastAsia="Malgun Gothic"/>
          <w:noProof/>
          <w:lang w:eastAsia="ko-KR"/>
        </w:rPr>
        <w:t xml:space="preserve"> changes for s</w:t>
      </w:r>
      <w:r w:rsidR="009B12AF">
        <w:rPr>
          <w:rFonts w:eastAsia="Malgun Gothic"/>
          <w:noProof/>
          <w:lang w:eastAsia="ko-KR"/>
        </w:rPr>
        <w:t xml:space="preserve">upport </w:t>
      </w:r>
      <w:r w:rsidR="007251EC">
        <w:rPr>
          <w:rFonts w:eastAsia="Malgun Gothic"/>
          <w:noProof/>
          <w:lang w:eastAsia="ko-KR"/>
        </w:rPr>
        <w:t>of</w:t>
      </w:r>
      <w:r w:rsidR="009B12AF">
        <w:rPr>
          <w:rFonts w:eastAsia="Malgun Gothic"/>
          <w:noProof/>
          <w:lang w:eastAsia="ko-KR"/>
        </w:rPr>
        <w:t xml:space="preserve"> broadcast of assistance data by an gNB </w:t>
      </w:r>
      <w:r w:rsidR="007251EC">
        <w:rPr>
          <w:rFonts w:eastAsia="Malgun Gothic"/>
          <w:noProof/>
          <w:lang w:eastAsia="ko-KR"/>
        </w:rPr>
        <w:t>are relative mino</w:t>
      </w:r>
      <w:r w:rsidR="00AE5212">
        <w:rPr>
          <w:rFonts w:eastAsia="Malgun Gothic"/>
          <w:noProof/>
          <w:lang w:eastAsia="ko-KR"/>
        </w:rPr>
        <w:t>r since n</w:t>
      </w:r>
      <w:r w:rsidR="00E924B9" w:rsidRPr="00E924B9">
        <w:rPr>
          <w:rFonts w:eastAsia="Malgun Gothic"/>
          <w:noProof/>
          <w:lang w:eastAsia="ko-KR"/>
        </w:rPr>
        <w:t xml:space="preserve">ew positioning SIBs (posSIBs) </w:t>
      </w:r>
      <w:r w:rsidR="00E924B9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[9</w:t>
      </w:r>
      <w:r w:rsidR="00E924B9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E924B9" w:rsidRPr="00E924B9">
        <w:rPr>
          <w:rFonts w:eastAsia="Malgun Gothic"/>
          <w:noProof/>
          <w:lang w:eastAsia="ko-KR"/>
        </w:rPr>
        <w:t>].</w:t>
      </w:r>
      <w:r w:rsidR="00E924B9">
        <w:rPr>
          <w:rFonts w:eastAsia="Malgun Gothic"/>
          <w:noProof/>
          <w:lang w:eastAsia="ko-KR"/>
        </w:rPr>
        <w:t xml:space="preserve"> </w:t>
      </w:r>
    </w:p>
    <w:p w14:paraId="5FE13CC5" w14:textId="77777777" w:rsidR="00284FD4" w:rsidRPr="005A5B86" w:rsidRDefault="00284FD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EE53E10" w14:textId="77777777" w:rsidR="00D96690" w:rsidRPr="00284FD4" w:rsidRDefault="00284FD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6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D96690">
        <w:rPr>
          <w:rFonts w:ascii="Arial" w:eastAsia="Malgun Gothic" w:hAnsi="Arial"/>
          <w:noProof/>
          <w:sz w:val="32"/>
          <w:lang w:eastAsia="ko-KR"/>
        </w:rPr>
        <w:t xml:space="preserve">Proposal </w:t>
      </w:r>
    </w:p>
    <w:p w14:paraId="1B8ADD42" w14:textId="77777777" w:rsidR="000D227E" w:rsidRDefault="00D96690" w:rsidP="000D227E">
      <w:pPr>
        <w:rPr>
          <w:rFonts w:eastAsia="Malgun Gothic"/>
          <w:noProof/>
          <w:lang w:eastAsia="ko-KR"/>
        </w:rPr>
      </w:pPr>
      <w:r>
        <w:t xml:space="preserve">The following </w:t>
      </w:r>
      <w:r w:rsidR="009C7670">
        <w:t>observations</w:t>
      </w:r>
      <w:r>
        <w:t xml:space="preserve"> have been made.</w:t>
      </w:r>
      <w:r w:rsidR="000D227E" w:rsidRPr="000D227E">
        <w:rPr>
          <w:rFonts w:eastAsia="Malgun Gothic"/>
          <w:noProof/>
          <w:lang w:eastAsia="ko-KR"/>
        </w:rPr>
        <w:t xml:space="preserve"> </w:t>
      </w:r>
    </w:p>
    <w:p w14:paraId="3956E09A" w14:textId="77777777" w:rsidR="00362CBD" w:rsidRPr="00703D67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Observation 1:</w:t>
      </w:r>
      <w:r>
        <w:rPr>
          <w:rFonts w:eastAsia="Malgun Gothic"/>
          <w:noProof/>
          <w:lang w:eastAsia="ko-KR"/>
        </w:rPr>
        <w:tab/>
        <w:t>Broadcast of</w:t>
      </w:r>
      <w:r w:rsidRPr="00703D67">
        <w:rPr>
          <w:rFonts w:eastAsia="Malgun Gothic"/>
          <w:noProof/>
          <w:lang w:eastAsia="ko-KR"/>
        </w:rPr>
        <w:t xml:space="preserve"> location assistance data </w:t>
      </w:r>
      <w:r>
        <w:rPr>
          <w:rFonts w:eastAsia="Malgun Gothic"/>
          <w:noProof/>
          <w:lang w:eastAsia="ko-KR"/>
        </w:rPr>
        <w:t xml:space="preserve">by NG-RAN can support existing RAT independent assistance data elements for A-GNSS and RTK and new assistance data elements for </w:t>
      </w:r>
      <w:r w:rsidRPr="00D31267">
        <w:rPr>
          <w:rFonts w:eastAsia="Malgun Gothic"/>
          <w:noProof/>
          <w:lang w:eastAsia="ko-KR"/>
        </w:rPr>
        <w:t>new UE</w:t>
      </w:r>
      <w:r w:rsidR="00215266">
        <w:rPr>
          <w:rFonts w:eastAsia="Malgun Gothic"/>
          <w:noProof/>
          <w:lang w:eastAsia="ko-KR"/>
        </w:rPr>
        <w:noBreakHyphen/>
        <w:t>assisted and UE</w:t>
      </w:r>
      <w:r w:rsidR="00215266">
        <w:rPr>
          <w:rFonts w:eastAsia="Malgun Gothic"/>
          <w:noProof/>
          <w:lang w:eastAsia="ko-KR"/>
        </w:rPr>
        <w:noBreakHyphen/>
      </w:r>
      <w:r w:rsidRPr="00D31267">
        <w:rPr>
          <w:rFonts w:eastAsia="Malgun Gothic"/>
          <w:noProof/>
          <w:lang w:eastAsia="ko-KR"/>
        </w:rPr>
        <w:t>based RAT dependent position methods for NR.</w:t>
      </w:r>
    </w:p>
    <w:p w14:paraId="54F3538E" w14:textId="77777777" w:rsidR="00534D81" w:rsidRPr="00703D67" w:rsidRDefault="00534D81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>ation 2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Broadcast of</w:t>
      </w:r>
      <w:r w:rsidRPr="00703D67">
        <w:rPr>
          <w:rFonts w:eastAsia="Malgun Gothic"/>
          <w:noProof/>
          <w:lang w:eastAsia="ko-KR"/>
        </w:rPr>
        <w:t xml:space="preserve"> location assistance data </w:t>
      </w:r>
      <w:r>
        <w:rPr>
          <w:rFonts w:eastAsia="Malgun Gothic"/>
          <w:noProof/>
          <w:lang w:eastAsia="ko-KR"/>
        </w:rPr>
        <w:t>can reduce</w:t>
      </w:r>
      <w:r w:rsidRPr="00703D67">
        <w:rPr>
          <w:rFonts w:eastAsia="Malgun Gothic"/>
          <w:noProof/>
          <w:lang w:eastAsia="ko-KR"/>
        </w:rPr>
        <w:t xml:space="preserve"> network signaling </w:t>
      </w:r>
      <w:r>
        <w:rPr>
          <w:rFonts w:eastAsia="Malgun Gothic"/>
          <w:noProof/>
          <w:lang w:eastAsia="ko-KR"/>
        </w:rPr>
        <w:t xml:space="preserve">and </w:t>
      </w:r>
      <w:r w:rsidRPr="00703D67">
        <w:rPr>
          <w:rFonts w:eastAsia="Malgun Gothic"/>
          <w:noProof/>
          <w:lang w:eastAsia="ko-KR"/>
        </w:rPr>
        <w:t>load on network elements (e.g. LMF, AMF, gNB)</w:t>
      </w:r>
      <w:r>
        <w:rPr>
          <w:rFonts w:eastAsia="Malgun Gothic"/>
          <w:noProof/>
          <w:lang w:eastAsia="ko-KR"/>
        </w:rPr>
        <w:t>, reduce</w:t>
      </w:r>
      <w:r w:rsidRPr="00703D67">
        <w:rPr>
          <w:rFonts w:eastAsia="Malgun Gothic"/>
          <w:noProof/>
          <w:lang w:eastAsia="ko-KR"/>
        </w:rPr>
        <w:t xml:space="preserve"> latency in obtaining assistance data at a UE, a</w:t>
      </w:r>
      <w:r>
        <w:rPr>
          <w:rFonts w:eastAsia="Malgun Gothic"/>
          <w:noProof/>
          <w:lang w:eastAsia="ko-KR"/>
        </w:rPr>
        <w:t>nd reduce UE signaling and po</w:t>
      </w:r>
      <w:r w:rsidRPr="00703D67">
        <w:rPr>
          <w:rFonts w:eastAsia="Malgun Gothic"/>
          <w:noProof/>
          <w:lang w:eastAsia="ko-KR"/>
        </w:rPr>
        <w:t>wer</w:t>
      </w:r>
      <w:r>
        <w:rPr>
          <w:rFonts w:eastAsia="Malgun Gothic"/>
          <w:noProof/>
          <w:lang w:eastAsia="ko-KR"/>
        </w:rPr>
        <w:t xml:space="preserve"> usage</w:t>
      </w:r>
      <w:r w:rsidRPr="00703D67">
        <w:rPr>
          <w:rFonts w:eastAsia="Malgun Gothic"/>
          <w:noProof/>
          <w:lang w:eastAsia="ko-KR"/>
        </w:rPr>
        <w:t>.</w:t>
      </w:r>
      <w:r>
        <w:rPr>
          <w:rFonts w:eastAsia="Malgun Gothic"/>
          <w:noProof/>
          <w:lang w:eastAsia="ko-KR"/>
        </w:rPr>
        <w:t xml:space="preserve"> Ciphering of</w:t>
      </w:r>
      <w:r w:rsidRPr="00703D67">
        <w:rPr>
          <w:rFonts w:eastAsia="Malgun Gothic"/>
          <w:noProof/>
          <w:lang w:eastAsia="ko-KR"/>
        </w:rPr>
        <w:t xml:space="preserve"> assistance data can also provide a revenue stream for operators.</w:t>
      </w:r>
    </w:p>
    <w:p w14:paraId="15D93FBC" w14:textId="77777777" w:rsidR="00534D81" w:rsidRDefault="00D73A8C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>ation 3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  <w:t>Support of broa</w:t>
      </w:r>
      <w:r w:rsidR="00534D81" w:rsidRPr="00587E76">
        <w:rPr>
          <w:rFonts w:eastAsia="Malgun Gothic"/>
          <w:noProof/>
          <w:lang w:eastAsia="ko-KR"/>
        </w:rPr>
        <w:t xml:space="preserve">dcast of location assistance data for NR can be used to </w:t>
      </w:r>
      <w:r w:rsidR="00534D81">
        <w:rPr>
          <w:rFonts w:eastAsia="Malgun Gothic"/>
          <w:noProof/>
          <w:lang w:eastAsia="ko-KR"/>
        </w:rPr>
        <w:t>help support broadcast of location assistance data fo</w:t>
      </w:r>
      <w:r w:rsidR="00534D81" w:rsidRPr="00587E76">
        <w:rPr>
          <w:rFonts w:eastAsia="Malgun Gothic"/>
          <w:noProof/>
          <w:lang w:eastAsia="ko-KR"/>
        </w:rPr>
        <w:t>r E-UTRA connected to 5GC.</w:t>
      </w:r>
    </w:p>
    <w:p w14:paraId="4A6EDE45" w14:textId="7280D3F7" w:rsidR="00534D81" w:rsidRDefault="00D73A8C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>ation 4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 w:rsidRPr="00FF60D7">
        <w:rPr>
          <w:rFonts w:eastAsia="Malgun Gothic"/>
          <w:b/>
          <w:noProof/>
          <w:lang w:eastAsia="ko-KR"/>
        </w:rPr>
        <w:tab/>
      </w:r>
      <w:r w:rsidR="00534D81">
        <w:rPr>
          <w:rFonts w:eastAsia="Malgun Gothic"/>
          <w:noProof/>
          <w:lang w:eastAsia="ko-KR"/>
        </w:rPr>
        <w:t>A high level procedure for broa</w:t>
      </w:r>
      <w:r w:rsidR="00534D81" w:rsidRPr="00587E76">
        <w:rPr>
          <w:rFonts w:eastAsia="Malgun Gothic"/>
          <w:noProof/>
          <w:lang w:eastAsia="ko-KR"/>
        </w:rPr>
        <w:t xml:space="preserve">dcast of location assistance data for NR can be </w:t>
      </w:r>
      <w:r w:rsidR="00534D81">
        <w:rPr>
          <w:rFonts w:eastAsia="Malgun Gothic"/>
          <w:noProof/>
          <w:lang w:eastAsia="ko-KR"/>
        </w:rPr>
        <w:t xml:space="preserve">based on the procedure for broadcast </w:t>
      </w:r>
      <w:r w:rsidR="00534D81" w:rsidRPr="00587E76">
        <w:rPr>
          <w:rFonts w:eastAsia="Malgun Gothic"/>
          <w:noProof/>
          <w:lang w:eastAsia="ko-KR"/>
        </w:rPr>
        <w:t xml:space="preserve">of location </w:t>
      </w:r>
      <w:r w:rsidR="00534D81">
        <w:rPr>
          <w:rFonts w:eastAsia="Malgun Gothic"/>
          <w:noProof/>
          <w:lang w:eastAsia="ko-KR"/>
        </w:rPr>
        <w:t xml:space="preserve">assistance data for E-UTRA </w:t>
      </w:r>
      <w:r w:rsidR="004B0278">
        <w:rPr>
          <w:rFonts w:eastAsia="Malgun Gothic"/>
          <w:noProof/>
          <w:lang w:eastAsia="ko-KR"/>
        </w:rPr>
        <w:t>connected to EPC in TS 36.305 [2</w:t>
      </w:r>
      <w:r w:rsidR="00534D81">
        <w:rPr>
          <w:rFonts w:eastAsia="Malgun Gothic"/>
          <w:noProof/>
          <w:lang w:eastAsia="ko-KR"/>
        </w:rPr>
        <w:t xml:space="preserve">]. </w:t>
      </w:r>
      <w:r w:rsidR="006972DF" w:rsidRPr="006972DF">
        <w:rPr>
          <w:rFonts w:eastAsia="Malgun Gothic"/>
          <w:noProof/>
          <w:lang w:eastAsia="ko-KR"/>
        </w:rPr>
        <w:t>This procedure can in general be applicable for an 5GCN LMF and for a NG-RAN LMC [</w:t>
      </w:r>
      <w:r w:rsidR="00DF41C9">
        <w:rPr>
          <w:rFonts w:eastAsia="Malgun Gothic"/>
          <w:noProof/>
          <w:lang w:eastAsia="ko-KR"/>
        </w:rPr>
        <w:t>12</w:t>
      </w:r>
      <w:r w:rsidR="006972DF" w:rsidRPr="006972DF">
        <w:rPr>
          <w:rFonts w:eastAsia="Malgun Gothic"/>
          <w:noProof/>
          <w:lang w:eastAsia="ko-KR"/>
        </w:rPr>
        <w:t>].</w:t>
      </w:r>
    </w:p>
    <w:p w14:paraId="1A51E824" w14:textId="22796F06" w:rsidR="00534D81" w:rsidRPr="0021009A" w:rsidRDefault="00534D81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>ation 5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Assistance data elements for broa</w:t>
      </w:r>
      <w:r w:rsidRPr="00587E76">
        <w:rPr>
          <w:rFonts w:eastAsia="Malgun Gothic"/>
          <w:noProof/>
          <w:lang w:eastAsia="ko-KR"/>
        </w:rPr>
        <w:t xml:space="preserve">dcast of location assistance data for NR </w:t>
      </w:r>
      <w:r>
        <w:rPr>
          <w:rFonts w:eastAsia="Malgun Gothic"/>
          <w:noProof/>
          <w:lang w:eastAsia="ko-KR"/>
        </w:rPr>
        <w:t>can reuse existing definitions of broadcast info</w:t>
      </w:r>
      <w:r w:rsidR="004B0278">
        <w:rPr>
          <w:rFonts w:eastAsia="Malgun Gothic"/>
          <w:noProof/>
          <w:lang w:eastAsia="ko-KR"/>
        </w:rPr>
        <w:t>rmation elements in TS 36.355 [11</w:t>
      </w:r>
      <w:r>
        <w:rPr>
          <w:rFonts w:eastAsia="Malgun Gothic"/>
          <w:noProof/>
          <w:lang w:eastAsia="ko-KR"/>
        </w:rPr>
        <w:t xml:space="preserve">] for RTK, A-GNSS and support of </w:t>
      </w:r>
      <w:r w:rsidRPr="009E74A2">
        <w:rPr>
          <w:rFonts w:eastAsia="Malgun Gothic"/>
          <w:noProof/>
          <w:lang w:eastAsia="ko-KR"/>
        </w:rPr>
        <w:t>ciphering, segmentation and update of information content</w:t>
      </w:r>
      <w:r>
        <w:rPr>
          <w:rFonts w:eastAsia="Malgun Gothic"/>
          <w:noProof/>
          <w:lang w:eastAsia="ko-KR"/>
        </w:rPr>
        <w:t>. New definitions are needed for m</w:t>
      </w:r>
      <w:r w:rsidRPr="009E74A2">
        <w:rPr>
          <w:rFonts w:eastAsia="Malgun Gothic"/>
          <w:noProof/>
          <w:lang w:eastAsia="ko-KR"/>
        </w:rPr>
        <w:t>apping of NR posSIB types to assistance data elements</w:t>
      </w:r>
      <w:r>
        <w:rPr>
          <w:rFonts w:eastAsia="Malgun Gothic"/>
          <w:noProof/>
          <w:lang w:eastAsia="ko-KR"/>
        </w:rPr>
        <w:t xml:space="preserve">, </w:t>
      </w:r>
      <w:r w:rsidRPr="009E74A2">
        <w:rPr>
          <w:rFonts w:eastAsia="Malgun Gothic"/>
          <w:noProof/>
          <w:lang w:eastAsia="ko-KR"/>
        </w:rPr>
        <w:t>UE procedures related to receiving broadc</w:t>
      </w:r>
      <w:r>
        <w:rPr>
          <w:rFonts w:eastAsia="Malgun Gothic"/>
          <w:noProof/>
          <w:lang w:eastAsia="ko-KR"/>
        </w:rPr>
        <w:t>ast information elements for NR and c</w:t>
      </w:r>
      <w:r w:rsidRPr="009E74A2">
        <w:rPr>
          <w:rFonts w:eastAsia="Malgun Gothic"/>
          <w:noProof/>
          <w:lang w:eastAsia="ko-KR"/>
        </w:rPr>
        <w:t>ontent of NR RAT dependent broadcast information elements</w:t>
      </w:r>
      <w:r>
        <w:rPr>
          <w:rFonts w:eastAsia="Malgun Gothic"/>
          <w:noProof/>
          <w:lang w:eastAsia="ko-KR"/>
        </w:rPr>
        <w:t>.</w:t>
      </w:r>
    </w:p>
    <w:p w14:paraId="53437635" w14:textId="4DCDC397" w:rsidR="00534D81" w:rsidRPr="00966306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Observation 6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534D81" w:rsidRPr="00966306">
        <w:rPr>
          <w:rFonts w:eastAsia="Malgun Gothic"/>
          <w:noProof/>
          <w:lang w:eastAsia="ko-KR"/>
        </w:rPr>
        <w:t>The procedures and messages supported in LPPa</w:t>
      </w:r>
      <w:r w:rsidR="00534D81" w:rsidRPr="00966306">
        <w:t xml:space="preserve"> </w:t>
      </w:r>
      <w:r w:rsidR="00534D81">
        <w:rPr>
          <w:rFonts w:eastAsia="Malgun Gothic"/>
          <w:noProof/>
          <w:lang w:eastAsia="ko-KR"/>
        </w:rPr>
        <w:t>for transfer of assistance d</w:t>
      </w:r>
      <w:r w:rsidR="00534D81" w:rsidRPr="00966306">
        <w:rPr>
          <w:rFonts w:eastAsia="Malgun Gothic"/>
          <w:noProof/>
          <w:lang w:eastAsia="ko-KR"/>
        </w:rPr>
        <w:t xml:space="preserve">ata from an </w:t>
      </w:r>
      <w:r w:rsidR="00534D81">
        <w:rPr>
          <w:rFonts w:eastAsia="Malgun Gothic"/>
          <w:noProof/>
          <w:lang w:eastAsia="ko-KR"/>
        </w:rPr>
        <w:t xml:space="preserve">E-SMLC </w:t>
      </w:r>
      <w:r w:rsidR="00534D81" w:rsidRPr="00966306">
        <w:rPr>
          <w:rFonts w:eastAsia="Malgun Gothic"/>
          <w:noProof/>
          <w:lang w:eastAsia="ko-KR"/>
        </w:rPr>
        <w:t xml:space="preserve">to </w:t>
      </w:r>
      <w:r w:rsidR="00534D81">
        <w:rPr>
          <w:rFonts w:eastAsia="Malgun Gothic"/>
          <w:noProof/>
          <w:lang w:eastAsia="ko-KR"/>
        </w:rPr>
        <w:t xml:space="preserve">an eNB </w:t>
      </w:r>
      <w:r w:rsidR="00534D81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</w:t>
      </w:r>
      <w:r w:rsidR="006972DF" w:rsidRPr="006972DF">
        <w:rPr>
          <w:rFonts w:eastAsia="Malgun Gothic"/>
          <w:noProof/>
          <w:lang w:eastAsia="ko-KR"/>
        </w:rPr>
        <w:t>, and from an LMC [</w:t>
      </w:r>
      <w:r w:rsidR="007465AA">
        <w:rPr>
          <w:rFonts w:eastAsia="Malgun Gothic"/>
          <w:noProof/>
          <w:lang w:eastAsia="ko-KR"/>
        </w:rPr>
        <w:t>12</w:t>
      </w:r>
      <w:r w:rsidR="006972DF" w:rsidRPr="006972DF">
        <w:rPr>
          <w:rFonts w:eastAsia="Malgun Gothic"/>
          <w:noProof/>
          <w:lang w:eastAsia="ko-KR"/>
        </w:rPr>
        <w:t>] to an gNB-CU/gNB-DU</w:t>
      </w:r>
      <w:r w:rsidR="00534D81" w:rsidRPr="00966306">
        <w:rPr>
          <w:rFonts w:eastAsia="Malgun Gothic"/>
          <w:noProof/>
          <w:lang w:eastAsia="ko-KR"/>
        </w:rPr>
        <w:t>.</w:t>
      </w:r>
    </w:p>
    <w:p w14:paraId="5E1AB3E2" w14:textId="77777777" w:rsidR="00362CBD" w:rsidRDefault="00362CBD" w:rsidP="00FF60D7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Observation 7:</w:t>
      </w:r>
      <w:r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4173BCC5" w14:textId="0828F600" w:rsidR="00534D81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Observation 8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745344">
        <w:rPr>
          <w:rFonts w:eastAsia="Malgun Gothic"/>
          <w:noProof/>
          <w:lang w:eastAsia="ko-KR"/>
        </w:rPr>
        <w:t>Required RRC changes for support of broadcast of assistance data by an gNB are relative minor since n</w:t>
      </w:r>
      <w:r w:rsidR="00745344" w:rsidRPr="00E924B9">
        <w:rPr>
          <w:rFonts w:eastAsia="Malgun Gothic"/>
          <w:noProof/>
          <w:lang w:eastAsia="ko-KR"/>
        </w:rPr>
        <w:t xml:space="preserve">ew </w:t>
      </w:r>
      <w:r w:rsidR="00534D81" w:rsidRPr="00E924B9">
        <w:rPr>
          <w:rFonts w:eastAsia="Malgun Gothic"/>
          <w:noProof/>
          <w:lang w:eastAsia="ko-KR"/>
        </w:rPr>
        <w:t xml:space="preserve">positioning SIBs (posSIBs) </w:t>
      </w:r>
      <w:r w:rsidR="00534D81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[9</w:t>
      </w:r>
      <w:r w:rsidR="00534D81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534D81" w:rsidRPr="00E924B9">
        <w:rPr>
          <w:rFonts w:eastAsia="Malgun Gothic"/>
          <w:noProof/>
          <w:lang w:eastAsia="ko-KR"/>
        </w:rPr>
        <w:t>].</w:t>
      </w:r>
      <w:r w:rsidR="00534D81">
        <w:rPr>
          <w:rFonts w:eastAsia="Malgun Gothic"/>
          <w:noProof/>
          <w:lang w:eastAsia="ko-KR"/>
        </w:rPr>
        <w:t xml:space="preserve"> </w:t>
      </w:r>
    </w:p>
    <w:p w14:paraId="5A826644" w14:textId="51761DB5" w:rsidR="00C956AE" w:rsidRDefault="0047428E" w:rsidP="00C956AE">
      <w:r>
        <w:lastRenderedPageBreak/>
        <w:t xml:space="preserve">Based on these observations, </w:t>
      </w:r>
      <w:r w:rsidR="00C956AE">
        <w:t xml:space="preserve">the following proposals are made </w:t>
      </w:r>
      <w:r>
        <w:t xml:space="preserve">to support </w:t>
      </w:r>
      <w:r w:rsidR="00534D81">
        <w:t xml:space="preserve">broadcast of location assistance data by </w:t>
      </w:r>
      <w:r>
        <w:t>NG-RAN</w:t>
      </w:r>
      <w:r w:rsidR="00C956AE">
        <w:t>.</w:t>
      </w:r>
      <w:r w:rsidRPr="0047428E">
        <w:t xml:space="preserve"> </w:t>
      </w:r>
    </w:p>
    <w:p w14:paraId="579A286D" w14:textId="77777777" w:rsidR="00D31267" w:rsidRDefault="00C956AE" w:rsidP="00DE5D44">
      <w:pPr>
        <w:pStyle w:val="NO"/>
        <w:ind w:left="1420" w:hanging="1136"/>
      </w:pPr>
      <w:r w:rsidRPr="00DE5D44">
        <w:rPr>
          <w:b/>
        </w:rPr>
        <w:t>Proposal 1:</w:t>
      </w:r>
      <w:r w:rsidRPr="003E6643">
        <w:tab/>
      </w:r>
      <w:r>
        <w:t xml:space="preserve">Support broadcast of location assistance data by NG-RAN nodes (gNB and ng-eNB) </w:t>
      </w:r>
      <w:r w:rsidR="00D31267">
        <w:t>for A-GNSS, RT</w:t>
      </w:r>
      <w:r w:rsidR="00DE5D44">
        <w:t>K, OTDOA (for an ng-eNB) and UE</w:t>
      </w:r>
      <w:r w:rsidR="00DE5D44">
        <w:softHyphen/>
      </w:r>
      <w:r w:rsidR="00DE5D44">
        <w:noBreakHyphen/>
      </w:r>
      <w:r w:rsidR="00D31267">
        <w:t>assiste</w:t>
      </w:r>
      <w:r w:rsidR="00DE5D44">
        <w:t>d and UE</w:t>
      </w:r>
      <w:r w:rsidR="00DE5D44">
        <w:noBreakHyphen/>
      </w:r>
      <w:r w:rsidR="00D31267">
        <w:t>based RAT dependent NR position methods (for a gNB).</w:t>
      </w:r>
    </w:p>
    <w:p w14:paraId="500DC2C0" w14:textId="21DF7124" w:rsidR="00C956AE" w:rsidRDefault="00D31267" w:rsidP="00DE5D44">
      <w:pPr>
        <w:pStyle w:val="NO"/>
        <w:ind w:left="1420" w:hanging="1136"/>
        <w:rPr>
          <w:rFonts w:eastAsia="Malgun Gothic"/>
          <w:noProof/>
          <w:lang w:eastAsia="ko-KR"/>
        </w:rPr>
      </w:pPr>
      <w:r w:rsidRPr="00DE5D44">
        <w:rPr>
          <w:rFonts w:eastAsia="Malgun Gothic"/>
          <w:b/>
          <w:noProof/>
          <w:lang w:eastAsia="ko-KR"/>
        </w:rPr>
        <w:t>Proposal 2</w:t>
      </w:r>
      <w:r w:rsidR="00DE5D44" w:rsidRPr="00DE5D44">
        <w:rPr>
          <w:rFonts w:eastAsia="Malgun Gothic"/>
          <w:b/>
          <w:noProof/>
          <w:lang w:eastAsia="ko-KR"/>
        </w:rPr>
        <w:t>:</w:t>
      </w:r>
      <w:r w:rsidR="00DE5D4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Support broadcast of location assistance data </w:t>
      </w:r>
      <w:r w:rsidR="00C956AE">
        <w:rPr>
          <w:rFonts w:eastAsia="Malgun Gothic"/>
          <w:noProof/>
          <w:lang w:eastAsia="ko-KR"/>
        </w:rPr>
        <w:t>based on the broadcast procedure for E-UTRA connected</w:t>
      </w:r>
      <w:r w:rsidR="004B0278">
        <w:rPr>
          <w:rFonts w:eastAsia="Malgun Gothic"/>
          <w:noProof/>
          <w:lang w:eastAsia="ko-KR"/>
        </w:rPr>
        <w:t xml:space="preserve"> to EPC in TS 36.305 [2</w:t>
      </w:r>
      <w:r w:rsidR="00C956AE">
        <w:rPr>
          <w:rFonts w:eastAsia="Malgun Gothic"/>
          <w:noProof/>
          <w:lang w:eastAsia="ko-KR"/>
        </w:rPr>
        <w:t>], whereby the LMF</w:t>
      </w:r>
      <w:r w:rsidR="008304E6">
        <w:rPr>
          <w:rFonts w:eastAsia="Malgun Gothic"/>
          <w:noProof/>
          <w:lang w:eastAsia="ko-KR"/>
        </w:rPr>
        <w:t xml:space="preserve"> in </w:t>
      </w:r>
      <w:r w:rsidR="001C091F">
        <w:rPr>
          <w:rFonts w:eastAsia="Malgun Gothic"/>
          <w:noProof/>
          <w:lang w:eastAsia="ko-KR"/>
        </w:rPr>
        <w:t>5GCN or LMC in NG-RAN</w:t>
      </w:r>
      <w:r w:rsidR="00C956AE">
        <w:rPr>
          <w:rFonts w:eastAsia="Malgun Gothic"/>
          <w:noProof/>
          <w:lang w:eastAsia="ko-KR"/>
        </w:rPr>
        <w:t xml:space="preserve"> </w:t>
      </w:r>
      <w:r w:rsidR="00666695">
        <w:rPr>
          <w:rFonts w:eastAsia="Malgun Gothic"/>
          <w:noProof/>
          <w:lang w:eastAsia="ko-KR"/>
        </w:rPr>
        <w:t>[</w:t>
      </w:r>
      <w:r w:rsidR="0092460B">
        <w:rPr>
          <w:rFonts w:eastAsia="Malgun Gothic"/>
          <w:noProof/>
          <w:lang w:eastAsia="ko-KR"/>
        </w:rPr>
        <w:t>12</w:t>
      </w:r>
      <w:r w:rsidR="00666695">
        <w:rPr>
          <w:rFonts w:eastAsia="Malgun Gothic"/>
          <w:noProof/>
          <w:lang w:eastAsia="ko-KR"/>
        </w:rPr>
        <w:t xml:space="preserve">] </w:t>
      </w:r>
      <w:r w:rsidR="00C956AE">
        <w:rPr>
          <w:rFonts w:eastAsia="Malgun Gothic"/>
          <w:noProof/>
          <w:lang w:eastAsia="ko-KR"/>
        </w:rPr>
        <w:t>performs segmentation and ciphering and provides pre-coded positioning SIBs for broadcast in SI messages. Any ciphering keys are provided by an LMF</w:t>
      </w:r>
      <w:r w:rsidR="001C091F">
        <w:rPr>
          <w:rFonts w:eastAsia="Malgun Gothic"/>
          <w:noProof/>
          <w:lang w:eastAsia="ko-KR"/>
        </w:rPr>
        <w:t>/LMC</w:t>
      </w:r>
      <w:r w:rsidR="00C956AE">
        <w:rPr>
          <w:rFonts w:eastAsia="Malgun Gothic"/>
          <w:noProof/>
          <w:lang w:eastAsia="ko-KR"/>
        </w:rPr>
        <w:t xml:space="preserve"> to an AMF for distribution to suitably subscribed UEs using mobility management messages.</w:t>
      </w:r>
    </w:p>
    <w:p w14:paraId="3AF521D5" w14:textId="77777777" w:rsidR="00C956AE" w:rsidRDefault="00362CBD" w:rsidP="00DE5D44">
      <w:pPr>
        <w:pStyle w:val="NO"/>
        <w:ind w:left="1420" w:hanging="1136"/>
      </w:pPr>
      <w:r w:rsidRPr="00DE5D44">
        <w:rPr>
          <w:b/>
        </w:rPr>
        <w:t>Proposal 3</w:t>
      </w:r>
      <w:r w:rsidR="00202333" w:rsidRPr="00DE5D44">
        <w:rPr>
          <w:b/>
        </w:rPr>
        <w:t>:</w:t>
      </w:r>
      <w:r w:rsidR="00202333">
        <w:tab/>
      </w:r>
      <w:r w:rsidR="00D31267">
        <w:rPr>
          <w:rFonts w:eastAsia="Malgun Gothic"/>
          <w:noProof/>
          <w:lang w:eastAsia="ko-KR"/>
        </w:rPr>
        <w:t>R</w:t>
      </w:r>
      <w:r w:rsidR="00C956AE">
        <w:rPr>
          <w:rFonts w:eastAsia="Malgun Gothic"/>
          <w:noProof/>
          <w:lang w:eastAsia="ko-KR"/>
        </w:rPr>
        <w:t>euse existing definitions of broadcast information el</w:t>
      </w:r>
      <w:r w:rsidR="004B0278">
        <w:rPr>
          <w:rFonts w:eastAsia="Malgun Gothic"/>
          <w:noProof/>
          <w:lang w:eastAsia="ko-KR"/>
        </w:rPr>
        <w:t>ements in TS 36.355 [11</w:t>
      </w:r>
      <w:r w:rsidR="00D31267">
        <w:rPr>
          <w:rFonts w:eastAsia="Malgun Gothic"/>
          <w:noProof/>
          <w:lang w:eastAsia="ko-KR"/>
        </w:rPr>
        <w:t>] for RTK and</w:t>
      </w:r>
      <w:r w:rsidR="00C956AE">
        <w:rPr>
          <w:rFonts w:eastAsia="Malgun Gothic"/>
          <w:noProof/>
          <w:lang w:eastAsia="ko-KR"/>
        </w:rPr>
        <w:t xml:space="preserve"> A-GNSS </w:t>
      </w:r>
      <w:r w:rsidR="00D31267">
        <w:rPr>
          <w:rFonts w:eastAsia="Malgun Gothic"/>
          <w:noProof/>
          <w:lang w:eastAsia="ko-KR"/>
        </w:rPr>
        <w:t>broadcast</w:t>
      </w:r>
      <w:r w:rsidR="00C956AE">
        <w:rPr>
          <w:rFonts w:eastAsia="Malgun Gothic"/>
          <w:noProof/>
          <w:lang w:eastAsia="ko-KR"/>
        </w:rPr>
        <w:t xml:space="preserve"> and support of </w:t>
      </w:r>
      <w:r w:rsidR="00C956AE" w:rsidRPr="009E74A2">
        <w:rPr>
          <w:rFonts w:eastAsia="Malgun Gothic"/>
          <w:noProof/>
          <w:lang w:eastAsia="ko-KR"/>
        </w:rPr>
        <w:t>ciphering, segmentation and update of information content</w:t>
      </w:r>
      <w:r w:rsidR="00C956AE">
        <w:rPr>
          <w:rFonts w:eastAsia="Malgun Gothic"/>
          <w:noProof/>
          <w:lang w:eastAsia="ko-KR"/>
        </w:rPr>
        <w:t xml:space="preserve">. </w:t>
      </w:r>
      <w:r w:rsidR="00D31267">
        <w:rPr>
          <w:rFonts w:eastAsia="Malgun Gothic"/>
          <w:noProof/>
          <w:lang w:eastAsia="ko-KR"/>
        </w:rPr>
        <w:t>Add n</w:t>
      </w:r>
      <w:r w:rsidR="00C956AE">
        <w:rPr>
          <w:rFonts w:eastAsia="Malgun Gothic"/>
          <w:noProof/>
          <w:lang w:eastAsia="ko-KR"/>
        </w:rPr>
        <w:t>ew definitions</w:t>
      </w:r>
      <w:r w:rsidR="00D31267">
        <w:rPr>
          <w:rFonts w:eastAsia="Malgun Gothic"/>
          <w:noProof/>
          <w:lang w:eastAsia="ko-KR"/>
        </w:rPr>
        <w:t xml:space="preserve"> for</w:t>
      </w:r>
      <w:r w:rsidR="00C956AE">
        <w:rPr>
          <w:rFonts w:eastAsia="Malgun Gothic"/>
          <w:noProof/>
          <w:lang w:eastAsia="ko-KR"/>
        </w:rPr>
        <w:t xml:space="preserve"> </w:t>
      </w:r>
      <w:r w:rsidR="00C956AE" w:rsidRPr="009E74A2">
        <w:rPr>
          <w:rFonts w:eastAsia="Malgun Gothic"/>
          <w:noProof/>
          <w:lang w:eastAsia="ko-KR"/>
        </w:rPr>
        <w:t>broadc</w:t>
      </w:r>
      <w:r w:rsidR="00C956AE">
        <w:rPr>
          <w:rFonts w:eastAsia="Malgun Gothic"/>
          <w:noProof/>
          <w:lang w:eastAsia="ko-KR"/>
        </w:rPr>
        <w:t xml:space="preserve">ast information elements for </w:t>
      </w:r>
      <w:r w:rsidR="00C956AE" w:rsidRPr="009E74A2">
        <w:rPr>
          <w:rFonts w:eastAsia="Malgun Gothic"/>
          <w:noProof/>
          <w:lang w:eastAsia="ko-KR"/>
        </w:rPr>
        <w:t>NR RAT dependent</w:t>
      </w:r>
      <w:r w:rsidR="00D31267">
        <w:rPr>
          <w:rFonts w:eastAsia="Malgun Gothic"/>
          <w:noProof/>
          <w:lang w:eastAsia="ko-KR"/>
        </w:rPr>
        <w:t xml:space="preserve"> position methods</w:t>
      </w:r>
      <w:r w:rsidR="00C956AE">
        <w:rPr>
          <w:rFonts w:eastAsia="Malgun Gothic"/>
          <w:noProof/>
          <w:lang w:eastAsia="ko-KR"/>
        </w:rPr>
        <w:t>.</w:t>
      </w:r>
    </w:p>
    <w:p w14:paraId="691FB94D" w14:textId="77777777" w:rsidR="00D31267" w:rsidRDefault="00202333" w:rsidP="00DE5D44">
      <w:pPr>
        <w:pStyle w:val="NO"/>
        <w:ind w:left="1420" w:hanging="1136"/>
      </w:pPr>
      <w:r w:rsidRPr="00DE5D44">
        <w:rPr>
          <w:b/>
        </w:rPr>
        <w:t>Proposal 4</w:t>
      </w:r>
      <w:r w:rsidR="00C956AE" w:rsidRPr="00DE5D44">
        <w:rPr>
          <w:b/>
        </w:rPr>
        <w:t>:</w:t>
      </w:r>
      <w:r w:rsidR="00C956AE" w:rsidRPr="003E6643">
        <w:tab/>
      </w:r>
      <w:r>
        <w:rPr>
          <w:rFonts w:eastAsia="Malgun Gothic"/>
          <w:noProof/>
          <w:lang w:eastAsia="ko-KR"/>
        </w:rPr>
        <w:t>S</w:t>
      </w:r>
      <w:r w:rsidR="00362CBD" w:rsidRPr="00966306">
        <w:rPr>
          <w:rFonts w:eastAsia="Malgun Gothic"/>
          <w:noProof/>
          <w:lang w:eastAsia="ko-KR"/>
        </w:rPr>
        <w:t>upport transfer of assistance data from an LMF to an NG-RAN node</w:t>
      </w:r>
      <w:r w:rsidR="00362CBD">
        <w:rPr>
          <w:rFonts w:eastAsia="Malgun Gothic"/>
          <w:noProof/>
          <w:lang w:eastAsia="ko-KR"/>
        </w:rPr>
        <w:t xml:space="preserve"> using</w:t>
      </w:r>
      <w:r w:rsidR="00362CBD" w:rsidRPr="00966306">
        <w:rPr>
          <w:rFonts w:eastAsia="Malgun Gothic"/>
          <w:noProof/>
          <w:lang w:eastAsia="ko-KR"/>
        </w:rPr>
        <w:t xml:space="preserve"> procedures and messages in NRPPa </w:t>
      </w:r>
      <w:r>
        <w:rPr>
          <w:rFonts w:eastAsia="Malgun Gothic"/>
          <w:noProof/>
          <w:lang w:eastAsia="ko-KR"/>
        </w:rPr>
        <w:t xml:space="preserve">which are based on the </w:t>
      </w:r>
      <w:r w:rsidR="00D31267" w:rsidRPr="00966306">
        <w:rPr>
          <w:rFonts w:eastAsia="Malgun Gothic"/>
          <w:noProof/>
          <w:lang w:eastAsia="ko-KR"/>
        </w:rPr>
        <w:t>procedures and messages supported in LPPa</w:t>
      </w:r>
      <w:r w:rsidR="00D31267" w:rsidRPr="00966306">
        <w:t xml:space="preserve"> </w:t>
      </w:r>
      <w:r w:rsidR="00D31267">
        <w:rPr>
          <w:rFonts w:eastAsia="Malgun Gothic"/>
          <w:noProof/>
          <w:lang w:eastAsia="ko-KR"/>
        </w:rPr>
        <w:t>for transfer of assistance d</w:t>
      </w:r>
      <w:r w:rsidR="00D31267" w:rsidRPr="00966306">
        <w:rPr>
          <w:rFonts w:eastAsia="Malgun Gothic"/>
          <w:noProof/>
          <w:lang w:eastAsia="ko-KR"/>
        </w:rPr>
        <w:t xml:space="preserve">ata from an </w:t>
      </w:r>
      <w:r w:rsidR="00D31267">
        <w:rPr>
          <w:rFonts w:eastAsia="Malgun Gothic"/>
          <w:noProof/>
          <w:lang w:eastAsia="ko-KR"/>
        </w:rPr>
        <w:t xml:space="preserve">E-SMLC </w:t>
      </w:r>
      <w:r w:rsidR="00D31267" w:rsidRPr="00966306">
        <w:rPr>
          <w:rFonts w:eastAsia="Malgun Gothic"/>
          <w:noProof/>
          <w:lang w:eastAsia="ko-KR"/>
        </w:rPr>
        <w:t xml:space="preserve">to </w:t>
      </w:r>
      <w:r w:rsidR="00D31267">
        <w:rPr>
          <w:rFonts w:eastAsia="Malgun Gothic"/>
          <w:noProof/>
          <w:lang w:eastAsia="ko-KR"/>
        </w:rPr>
        <w:t>an eNB</w:t>
      </w:r>
      <w:r w:rsidR="00D31267" w:rsidRPr="00966306">
        <w:rPr>
          <w:rFonts w:eastAsia="Malgun Gothic"/>
          <w:noProof/>
          <w:lang w:eastAsia="ko-KR"/>
        </w:rPr>
        <w:t>.</w:t>
      </w:r>
    </w:p>
    <w:p w14:paraId="01149F69" w14:textId="77777777" w:rsidR="00202333" w:rsidRDefault="00202333" w:rsidP="00DE5D44">
      <w:pPr>
        <w:pStyle w:val="NO"/>
        <w:rPr>
          <w:rFonts w:ascii="Arial" w:eastAsia="Malgun Gothic" w:hAnsi="Arial"/>
          <w:noProof/>
          <w:sz w:val="32"/>
          <w:lang w:eastAsia="ko-KR"/>
        </w:rPr>
      </w:pPr>
      <w:r w:rsidRPr="00DE5D44">
        <w:rPr>
          <w:b/>
        </w:rPr>
        <w:t>Proposal 5</w:t>
      </w:r>
      <w:r w:rsidR="00C956AE" w:rsidRPr="00DE5D44">
        <w:rPr>
          <w:b/>
        </w:rPr>
        <w:t>:</w:t>
      </w:r>
      <w:r w:rsidR="00C956AE" w:rsidRPr="00DE5D44">
        <w:rPr>
          <w:b/>
        </w:rPr>
        <w:tab/>
      </w:r>
      <w:r>
        <w:t xml:space="preserve">Support broadcast </w:t>
      </w:r>
      <w:r>
        <w:rPr>
          <w:rFonts w:eastAsia="Malgun Gothic"/>
          <w:noProof/>
          <w:lang w:eastAsia="ko-KR"/>
        </w:rPr>
        <w:t xml:space="preserve">of assistance data by an ng-eNB by reusing </w:t>
      </w:r>
      <w:r w:rsidRPr="00C539D3">
        <w:rPr>
          <w:rFonts w:eastAsia="Malgun Gothic"/>
          <w:noProof/>
          <w:lang w:eastAsia="ko-KR"/>
        </w:rPr>
        <w:t xml:space="preserve">existing RRC support </w:t>
      </w:r>
      <w:r w:rsidR="004B0278">
        <w:rPr>
          <w:rFonts w:eastAsia="Malgun Gothic"/>
          <w:noProof/>
          <w:lang w:eastAsia="ko-KR"/>
        </w:rPr>
        <w:t>in TS 36.331 [4</w:t>
      </w:r>
      <w:r w:rsidRPr="00C539D3">
        <w:rPr>
          <w:rFonts w:eastAsia="Malgun Gothic"/>
          <w:noProof/>
          <w:lang w:eastAsia="ko-KR"/>
        </w:rPr>
        <w:t>]</w:t>
      </w:r>
      <w:r w:rsidRPr="00362CBD">
        <w:rPr>
          <w:rFonts w:eastAsia="Malgun Gothic"/>
          <w:noProof/>
          <w:lang w:eastAsia="ko-KR"/>
        </w:rPr>
        <w:t>.</w:t>
      </w:r>
    </w:p>
    <w:p w14:paraId="0F3429DB" w14:textId="71C5F6C6" w:rsidR="00202333" w:rsidRDefault="00202333" w:rsidP="00DE5D44">
      <w:pPr>
        <w:pStyle w:val="NO"/>
        <w:ind w:left="1420" w:hanging="1136"/>
        <w:rPr>
          <w:rFonts w:eastAsia="Malgun Gothic"/>
          <w:noProof/>
          <w:lang w:eastAsia="ko-KR"/>
        </w:rPr>
      </w:pPr>
      <w:r w:rsidRPr="00DE5D44">
        <w:rPr>
          <w:rFonts w:eastAsia="Malgun Gothic"/>
          <w:b/>
          <w:noProof/>
          <w:lang w:eastAsia="ko-KR"/>
        </w:rPr>
        <w:t>Proposal 6:</w:t>
      </w:r>
      <w:r>
        <w:rPr>
          <w:rFonts w:eastAsia="Malgun Gothic"/>
          <w:noProof/>
          <w:lang w:eastAsia="ko-KR"/>
        </w:rPr>
        <w:tab/>
      </w:r>
      <w:r>
        <w:t xml:space="preserve">Support broadcast </w:t>
      </w:r>
      <w:r>
        <w:rPr>
          <w:rFonts w:eastAsia="Malgun Gothic"/>
          <w:noProof/>
          <w:lang w:eastAsia="ko-KR"/>
        </w:rPr>
        <w:t>of assistance data by a gNB by defining n</w:t>
      </w:r>
      <w:r w:rsidRPr="00E924B9">
        <w:rPr>
          <w:rFonts w:eastAsia="Malgun Gothic"/>
          <w:noProof/>
          <w:lang w:eastAsia="ko-KR"/>
        </w:rPr>
        <w:t xml:space="preserve">ew positioning SIBs (posSIBs) </w:t>
      </w:r>
      <w:r>
        <w:rPr>
          <w:rFonts w:eastAsia="Malgun Gothic"/>
          <w:noProof/>
          <w:lang w:eastAsia="ko-KR"/>
        </w:rPr>
        <w:t xml:space="preserve">for </w:t>
      </w:r>
      <w:r w:rsidR="004B0278">
        <w:rPr>
          <w:rFonts w:eastAsia="Malgun Gothic"/>
          <w:noProof/>
          <w:lang w:eastAsia="ko-KR"/>
        </w:rPr>
        <w:t>RRC in TS 38.331 [9</w:t>
      </w:r>
      <w:r w:rsidRPr="00E924B9">
        <w:rPr>
          <w:rFonts w:eastAsia="Malgun Gothic"/>
          <w:noProof/>
          <w:lang w:eastAsia="ko-KR"/>
        </w:rPr>
        <w:t xml:space="preserve">] </w:t>
      </w:r>
      <w:r>
        <w:rPr>
          <w:rFonts w:eastAsia="Malgun Gothic"/>
          <w:noProof/>
          <w:lang w:eastAsia="ko-KR"/>
        </w:rPr>
        <w:t>based on posSIB definition for</w:t>
      </w:r>
      <w:r w:rsidRPr="00E924B9">
        <w:rPr>
          <w:rFonts w:eastAsia="Malgun Gothic"/>
          <w:noProof/>
          <w:lang w:eastAsia="ko-KR"/>
        </w:rPr>
        <w:t xml:space="preserve"> E-UTRA connected to EPC in TS </w:t>
      </w:r>
      <w:r>
        <w:rPr>
          <w:rFonts w:eastAsia="Malgun Gothic"/>
          <w:noProof/>
          <w:lang w:eastAsia="ko-KR"/>
        </w:rPr>
        <w:t>36.331 [</w:t>
      </w:r>
      <w:r w:rsidR="004B0278">
        <w:rPr>
          <w:rFonts w:eastAsia="Malgun Gothic"/>
          <w:noProof/>
          <w:lang w:eastAsia="ko-KR"/>
        </w:rPr>
        <w:t>4</w:t>
      </w:r>
      <w:r>
        <w:rPr>
          <w:rFonts w:eastAsia="Malgun Gothic"/>
          <w:noProof/>
          <w:lang w:eastAsia="ko-KR"/>
        </w:rPr>
        <w:t>].</w:t>
      </w:r>
    </w:p>
    <w:p w14:paraId="48A25502" w14:textId="77777777" w:rsidR="00326BB4" w:rsidRPr="005A5B86" w:rsidRDefault="00326BB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6A40519" w14:textId="77777777" w:rsidR="00326BB4" w:rsidRDefault="00326BB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2D643B9E" w14:textId="39DBC116" w:rsidR="000C034D" w:rsidRPr="00284FD4" w:rsidRDefault="00284FD4" w:rsidP="002D78AF">
      <w:pPr>
        <w:ind w:left="540" w:hanging="540"/>
      </w:pPr>
      <w:r>
        <w:t>[1]</w:t>
      </w:r>
      <w:r>
        <w:tab/>
      </w:r>
      <w:r>
        <w:tab/>
      </w:r>
      <w:r w:rsidR="000C034D" w:rsidRPr="00284FD4">
        <w:t>3GPP TS 38.305</w:t>
      </w:r>
      <w:r w:rsidR="002D78AF">
        <w:t>:</w:t>
      </w:r>
      <w:r w:rsidR="000C034D" w:rsidRPr="00284FD4">
        <w:t xml:space="preserve"> </w:t>
      </w:r>
      <w:r w:rsidRPr="00284FD4">
        <w:t>"</w:t>
      </w:r>
      <w:r w:rsidR="000C034D" w:rsidRPr="00284FD4">
        <w:t>Stage 2 functional specification of User Equipment (UE) positioning in NG-RAN</w:t>
      </w:r>
      <w:r w:rsidRPr="00284FD4">
        <w:t>"</w:t>
      </w:r>
      <w:r w:rsidR="000C034D" w:rsidRPr="00284FD4">
        <w:t>.</w:t>
      </w:r>
    </w:p>
    <w:p w14:paraId="794FE454" w14:textId="7FB7F53D" w:rsidR="000C034D" w:rsidRPr="00284FD4" w:rsidRDefault="00284FD4" w:rsidP="002D78AF">
      <w:pPr>
        <w:ind w:left="540" w:hanging="540"/>
      </w:pPr>
      <w:r>
        <w:t>[2]</w:t>
      </w:r>
      <w:r>
        <w:tab/>
      </w:r>
      <w:r>
        <w:tab/>
      </w:r>
      <w:r w:rsidR="000C034D" w:rsidRPr="00284FD4">
        <w:t>3GPP TS 36</w:t>
      </w:r>
      <w:r w:rsidRPr="00284FD4">
        <w:t>.305</w:t>
      </w:r>
      <w:r w:rsidR="002D78AF">
        <w:t>:</w:t>
      </w:r>
      <w:r w:rsidRPr="00284FD4">
        <w:t xml:space="preserve"> "</w:t>
      </w:r>
      <w:r w:rsidR="000C034D" w:rsidRPr="00284FD4">
        <w:t>Stage 2 functional specification of User Equipment (UE) positioning in E-UTRAN</w:t>
      </w:r>
      <w:r w:rsidRPr="00284FD4">
        <w:t>"</w:t>
      </w:r>
      <w:r w:rsidR="00DA4B8A" w:rsidRPr="00284FD4">
        <w:t>.</w:t>
      </w:r>
    </w:p>
    <w:p w14:paraId="08F752BF" w14:textId="66215D68" w:rsidR="000C034D" w:rsidRPr="00284FD4" w:rsidRDefault="00284FD4" w:rsidP="002D78AF">
      <w:pPr>
        <w:ind w:left="540" w:hanging="540"/>
      </w:pPr>
      <w:r>
        <w:t>[3]</w:t>
      </w:r>
      <w:r>
        <w:tab/>
      </w:r>
      <w:r>
        <w:tab/>
      </w:r>
      <w:r w:rsidRPr="00284FD4">
        <w:t>3GPP TS 23.271</w:t>
      </w:r>
      <w:r w:rsidR="002D78AF">
        <w:t>:</w:t>
      </w:r>
      <w:r w:rsidRPr="00284FD4">
        <w:t xml:space="preserve"> "</w:t>
      </w:r>
      <w:r w:rsidR="00C2325C" w:rsidRPr="00284FD4">
        <w:t>Functional stage 2 description of Location Services (LCS)</w:t>
      </w:r>
      <w:r w:rsidRPr="00284FD4">
        <w:t>"</w:t>
      </w:r>
      <w:r w:rsidR="000C034D" w:rsidRPr="00284FD4">
        <w:t>.</w:t>
      </w:r>
    </w:p>
    <w:p w14:paraId="132E0FFA" w14:textId="6F0152C6" w:rsidR="000C034D" w:rsidRPr="00284FD4" w:rsidRDefault="000C034D" w:rsidP="002D78AF">
      <w:pPr>
        <w:ind w:left="540" w:hanging="540"/>
      </w:pPr>
      <w:r w:rsidRPr="00284FD4">
        <w:t>[</w:t>
      </w:r>
      <w:r w:rsidR="0007228F" w:rsidRPr="00284FD4">
        <w:t>4</w:t>
      </w:r>
      <w:r w:rsidR="00284FD4">
        <w:t>]</w:t>
      </w:r>
      <w:r w:rsidR="00284FD4">
        <w:tab/>
      </w:r>
      <w:r w:rsidR="00284FD4" w:rsidRPr="00284FD4">
        <w:t>3GPP TS 36.331</w:t>
      </w:r>
      <w:r w:rsidR="002D78AF">
        <w:t>:</w:t>
      </w:r>
      <w:r w:rsidR="00284FD4" w:rsidRPr="00284FD4">
        <w:t xml:space="preserve"> "</w:t>
      </w:r>
      <w:r w:rsidRPr="00284FD4">
        <w:t>Evolved Universal Terrestrial Radio Access (E-UTRA); Radio Resource Control (RRC);</w:t>
      </w:r>
      <w:r w:rsidR="00284FD4" w:rsidRPr="00284FD4">
        <w:t xml:space="preserve"> </w:t>
      </w:r>
      <w:r w:rsidRPr="00284FD4">
        <w:t>Protocol specification</w:t>
      </w:r>
      <w:r w:rsidR="00284FD4" w:rsidRPr="00284FD4">
        <w:t>"</w:t>
      </w:r>
      <w:r w:rsidRPr="00284FD4">
        <w:t xml:space="preserve">. </w:t>
      </w:r>
    </w:p>
    <w:p w14:paraId="6927B233" w14:textId="1DF8B02C" w:rsidR="000C034D" w:rsidRPr="00284FD4" w:rsidRDefault="0007228F" w:rsidP="002D78AF">
      <w:pPr>
        <w:ind w:left="540" w:hanging="540"/>
      </w:pPr>
      <w:r w:rsidRPr="00284FD4">
        <w:t>[5</w:t>
      </w:r>
      <w:r w:rsidR="00284FD4">
        <w:t>]</w:t>
      </w:r>
      <w:r w:rsidR="00284FD4">
        <w:tab/>
      </w:r>
      <w:r w:rsidR="00284FD4">
        <w:tab/>
      </w:r>
      <w:r w:rsidR="00284FD4" w:rsidRPr="00284FD4">
        <w:t>3GPP TS 38.455</w:t>
      </w:r>
      <w:r w:rsidR="002D78AF">
        <w:t>:</w:t>
      </w:r>
      <w:r w:rsidR="00284FD4" w:rsidRPr="00284FD4">
        <w:t xml:space="preserve"> "</w:t>
      </w:r>
      <w:r w:rsidR="000C034D" w:rsidRPr="00284FD4">
        <w:t>NG-RAN; NR Positioning Protocol A (NRPPa)</w:t>
      </w:r>
      <w:r w:rsidR="00284FD4" w:rsidRPr="00284FD4">
        <w:t>"</w:t>
      </w:r>
      <w:r w:rsidR="000C034D" w:rsidRPr="00284FD4">
        <w:t>.</w:t>
      </w:r>
    </w:p>
    <w:p w14:paraId="32EC3A33" w14:textId="44CD5D7D" w:rsidR="000C034D" w:rsidRPr="00284FD4" w:rsidRDefault="000C034D" w:rsidP="002D78AF">
      <w:pPr>
        <w:ind w:left="540" w:hanging="540"/>
      </w:pPr>
      <w:r w:rsidRPr="00284FD4">
        <w:t>[</w:t>
      </w:r>
      <w:r w:rsidR="0007228F" w:rsidRPr="00284FD4">
        <w:t>6</w:t>
      </w:r>
      <w:r w:rsidR="00284FD4">
        <w:t>]</w:t>
      </w:r>
      <w:r w:rsidR="00284FD4">
        <w:tab/>
      </w:r>
      <w:r w:rsidR="00284FD4" w:rsidRPr="00284FD4">
        <w:t>3GPP TS 29.171</w:t>
      </w:r>
      <w:r w:rsidR="002D78AF">
        <w:t>:</w:t>
      </w:r>
      <w:r w:rsidR="00284FD4" w:rsidRPr="00284FD4">
        <w:t xml:space="preserve"> "</w:t>
      </w:r>
      <w:r w:rsidR="00305375" w:rsidRPr="00284FD4">
        <w:t>Location Services (LCS); LCS Application Protocol (LCS-AP) between the Mobile Management Entity (MME) and Evolved Serving Mobile Location Centre (E-SMLC); SLs interface</w:t>
      </w:r>
      <w:r w:rsidR="00284FD4" w:rsidRPr="00284FD4">
        <w:t>"</w:t>
      </w:r>
      <w:r w:rsidRPr="00284FD4">
        <w:t>.</w:t>
      </w:r>
    </w:p>
    <w:p w14:paraId="2B81910B" w14:textId="2DF8D360" w:rsidR="000C034D" w:rsidRPr="00284FD4" w:rsidRDefault="000C034D" w:rsidP="002D78AF">
      <w:pPr>
        <w:ind w:left="540" w:hanging="540"/>
      </w:pPr>
      <w:r w:rsidRPr="00284FD4">
        <w:t>[</w:t>
      </w:r>
      <w:r w:rsidR="0007228F" w:rsidRPr="00284FD4">
        <w:t>7</w:t>
      </w:r>
      <w:r w:rsidR="00284FD4">
        <w:t>]</w:t>
      </w:r>
      <w:r w:rsidR="00284FD4">
        <w:tab/>
      </w:r>
      <w:r w:rsidR="00284FD4">
        <w:tab/>
      </w:r>
      <w:r w:rsidR="00284FD4" w:rsidRPr="00284FD4">
        <w:t>3GPP TS 24.301</w:t>
      </w:r>
      <w:r w:rsidR="002D78AF">
        <w:t>:</w:t>
      </w:r>
      <w:r w:rsidR="00284FD4" w:rsidRPr="00284FD4">
        <w:t xml:space="preserve"> "</w:t>
      </w:r>
      <w:r w:rsidR="00305375" w:rsidRPr="00284FD4">
        <w:t>Non-Access-Stratum (NAS) protocol for Evolved Packet System (EPS); Stage 3</w:t>
      </w:r>
      <w:r w:rsidR="00284FD4" w:rsidRPr="00284FD4">
        <w:t>"</w:t>
      </w:r>
      <w:r w:rsidRPr="00284FD4">
        <w:t>.</w:t>
      </w:r>
    </w:p>
    <w:p w14:paraId="24A616A9" w14:textId="25EBE79E" w:rsidR="000C034D" w:rsidRPr="00284FD4" w:rsidRDefault="000C034D" w:rsidP="002D78AF">
      <w:pPr>
        <w:ind w:left="540" w:hanging="540"/>
      </w:pPr>
      <w:r w:rsidRPr="00284FD4">
        <w:t>[</w:t>
      </w:r>
      <w:r w:rsidR="0007228F" w:rsidRPr="00284FD4">
        <w:t>8</w:t>
      </w:r>
      <w:r w:rsidR="00284FD4">
        <w:t>]</w:t>
      </w:r>
      <w:r w:rsidR="00284FD4">
        <w:tab/>
      </w:r>
      <w:r w:rsidR="00284FD4">
        <w:tab/>
      </w:r>
      <w:r w:rsidRPr="00284FD4">
        <w:t>3GPP TS 23.008</w:t>
      </w:r>
      <w:r w:rsidR="002D78AF">
        <w:t>:</w:t>
      </w:r>
      <w:r w:rsidR="00284FD4" w:rsidRPr="00284FD4">
        <w:t xml:space="preserve"> "</w:t>
      </w:r>
      <w:r w:rsidR="00305375" w:rsidRPr="00284FD4">
        <w:t>Organization of subscriber data</w:t>
      </w:r>
      <w:r w:rsidR="00284FD4" w:rsidRPr="00284FD4">
        <w:t>"</w:t>
      </w:r>
      <w:r w:rsidRPr="00284FD4">
        <w:t>.</w:t>
      </w:r>
    </w:p>
    <w:p w14:paraId="12C005B3" w14:textId="7E67E153" w:rsidR="00B35CCB" w:rsidRPr="00284FD4" w:rsidRDefault="0007228F" w:rsidP="002D78AF">
      <w:pPr>
        <w:ind w:left="540" w:hanging="540"/>
      </w:pPr>
      <w:r w:rsidRPr="00284FD4">
        <w:t>[9</w:t>
      </w:r>
      <w:r w:rsidR="00284FD4">
        <w:t>]</w:t>
      </w:r>
      <w:r w:rsidR="00284FD4">
        <w:tab/>
      </w:r>
      <w:r w:rsidR="00284FD4">
        <w:tab/>
      </w:r>
      <w:r w:rsidR="00B35CCB" w:rsidRPr="00284FD4">
        <w:t>3GPP TS</w:t>
      </w:r>
      <w:r w:rsidR="00284FD4" w:rsidRPr="00284FD4">
        <w:t xml:space="preserve"> 38.331</w:t>
      </w:r>
      <w:r w:rsidR="002D78AF">
        <w:t>:</w:t>
      </w:r>
      <w:r w:rsidR="00284FD4" w:rsidRPr="00284FD4">
        <w:t xml:space="preserve"> "</w:t>
      </w:r>
      <w:r w:rsidR="00EA5A42" w:rsidRPr="00284FD4">
        <w:t>NR; Radio Resource Control (RRC) protocol specification</w:t>
      </w:r>
      <w:r w:rsidR="00284FD4" w:rsidRPr="00284FD4">
        <w:t>"</w:t>
      </w:r>
      <w:r w:rsidR="00EA5A42" w:rsidRPr="00284FD4">
        <w:t>.</w:t>
      </w:r>
    </w:p>
    <w:p w14:paraId="6BA74F42" w14:textId="0743693A" w:rsidR="004B0278" w:rsidRPr="00284FD4" w:rsidRDefault="00284FD4" w:rsidP="002D78AF">
      <w:pPr>
        <w:ind w:left="540" w:hanging="540"/>
      </w:pPr>
      <w:r>
        <w:t>[10]</w:t>
      </w:r>
      <w:r>
        <w:tab/>
      </w:r>
      <w:r w:rsidR="004B0278" w:rsidRPr="00284FD4">
        <w:t>3GPP TS 36.4</w:t>
      </w:r>
      <w:r w:rsidR="002506A5" w:rsidRPr="00284FD4">
        <w:t>5</w:t>
      </w:r>
      <w:r w:rsidRPr="00284FD4">
        <w:t>5</w:t>
      </w:r>
      <w:r w:rsidR="002D78AF">
        <w:t>:</w:t>
      </w:r>
      <w:r w:rsidRPr="00284FD4">
        <w:t xml:space="preserve"> "</w:t>
      </w:r>
      <w:r w:rsidR="004B0278" w:rsidRPr="00284FD4">
        <w:t>Evolved Universal Terrestrial Radio Access (E-UTRA); LTE Positioning Protocol A (LPPa)</w:t>
      </w:r>
      <w:r w:rsidRPr="00284FD4">
        <w:t>"</w:t>
      </w:r>
      <w:r w:rsidR="004B0278" w:rsidRPr="00284FD4">
        <w:t>.</w:t>
      </w:r>
    </w:p>
    <w:p w14:paraId="4CBDD894" w14:textId="6DE11526" w:rsidR="002D78AF" w:rsidRDefault="004B0278" w:rsidP="002D78AF">
      <w:pPr>
        <w:ind w:left="540" w:hanging="540"/>
      </w:pPr>
      <w:r w:rsidRPr="00284FD4">
        <w:t>[11</w:t>
      </w:r>
      <w:r w:rsidR="00284FD4">
        <w:t>]</w:t>
      </w:r>
      <w:r w:rsidR="00284FD4">
        <w:tab/>
      </w:r>
      <w:r w:rsidR="00284FD4" w:rsidRPr="00284FD4">
        <w:t>3GPP TS 36.355</w:t>
      </w:r>
      <w:r w:rsidR="002D78AF">
        <w:t>:</w:t>
      </w:r>
      <w:r w:rsidR="00284FD4" w:rsidRPr="00284FD4">
        <w:t xml:space="preserve"> "</w:t>
      </w:r>
      <w:r w:rsidR="0007228F" w:rsidRPr="00284FD4">
        <w:t>Evolved Universal Terrestrial Radio Access (E-UTRA); LTE Positioning Protocol (LPP)</w:t>
      </w:r>
      <w:r w:rsidR="00284FD4" w:rsidRPr="00284FD4">
        <w:t>"</w:t>
      </w:r>
      <w:r w:rsidR="0007228F" w:rsidRPr="00284FD4">
        <w:t>.</w:t>
      </w:r>
    </w:p>
    <w:p w14:paraId="0EDA76F4" w14:textId="1D764D22" w:rsidR="00CE0BF7" w:rsidRPr="00442DCD" w:rsidRDefault="006D2537" w:rsidP="002D78AF">
      <w:pPr>
        <w:ind w:left="540" w:hanging="540"/>
      </w:pPr>
      <w:r>
        <w:t>[12]</w:t>
      </w:r>
      <w:r>
        <w:tab/>
      </w:r>
      <w:r w:rsidR="00584DEB" w:rsidRPr="00584DEB">
        <w:t>R2-1901370</w:t>
      </w:r>
      <w:r>
        <w:t xml:space="preserve">, </w:t>
      </w:r>
      <w:r w:rsidR="002517E8" w:rsidRPr="00284FD4">
        <w:t>"</w:t>
      </w:r>
      <w:r w:rsidR="00326675">
        <w:t>NG-RAN Positioning Architecture and Procedures</w:t>
      </w:r>
      <w:r w:rsidR="002517E8" w:rsidRPr="00284FD4">
        <w:t>"</w:t>
      </w:r>
      <w:r w:rsidR="00326675">
        <w:t>, Qualcomm Incorpo</w:t>
      </w:r>
      <w:r w:rsidR="002517E8">
        <w:t>rated</w:t>
      </w:r>
      <w:bookmarkEnd w:id="0"/>
      <w:bookmarkEnd w:id="1"/>
      <w:r w:rsidR="00B3340D">
        <w:t>.</w:t>
      </w:r>
    </w:p>
    <w:sectPr w:rsidR="00CE0BF7" w:rsidRPr="00442DC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2EA1D" w14:textId="77777777" w:rsidR="009F1F10" w:rsidRDefault="009F1F10">
      <w:r>
        <w:separator/>
      </w:r>
    </w:p>
  </w:endnote>
  <w:endnote w:type="continuationSeparator" w:id="0">
    <w:p w14:paraId="749F3CED" w14:textId="77777777" w:rsidR="009F1F10" w:rsidRDefault="009F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59B6B" w14:textId="77777777" w:rsidR="00C360F7" w:rsidRDefault="00C360F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1D689F1" w14:textId="335BD690" w:rsidR="00C360F7" w:rsidRDefault="00C36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996DC" w14:textId="77777777" w:rsidR="009F1F10" w:rsidRDefault="009F1F10">
      <w:r>
        <w:separator/>
      </w:r>
    </w:p>
  </w:footnote>
  <w:footnote w:type="continuationSeparator" w:id="0">
    <w:p w14:paraId="113CB257" w14:textId="77777777" w:rsidR="009F1F10" w:rsidRDefault="009F1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1D35"/>
    <w:multiLevelType w:val="hybridMultilevel"/>
    <w:tmpl w:val="2E62D4A8"/>
    <w:lvl w:ilvl="0" w:tplc="37122E50">
      <w:start w:val="1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AB"/>
    <w:rsid w:val="00003DD0"/>
    <w:rsid w:val="00004E23"/>
    <w:rsid w:val="0000768C"/>
    <w:rsid w:val="00012291"/>
    <w:rsid w:val="00022370"/>
    <w:rsid w:val="00031B82"/>
    <w:rsid w:val="00033397"/>
    <w:rsid w:val="00033C8E"/>
    <w:rsid w:val="00037D63"/>
    <w:rsid w:val="00040095"/>
    <w:rsid w:val="00045342"/>
    <w:rsid w:val="0004567B"/>
    <w:rsid w:val="000510AF"/>
    <w:rsid w:val="00051834"/>
    <w:rsid w:val="00053D1E"/>
    <w:rsid w:val="0005494B"/>
    <w:rsid w:val="00054A22"/>
    <w:rsid w:val="00055472"/>
    <w:rsid w:val="00055D81"/>
    <w:rsid w:val="0006068B"/>
    <w:rsid w:val="00060ADF"/>
    <w:rsid w:val="00062035"/>
    <w:rsid w:val="000655A6"/>
    <w:rsid w:val="00067731"/>
    <w:rsid w:val="00071F6B"/>
    <w:rsid w:val="0007228F"/>
    <w:rsid w:val="00075772"/>
    <w:rsid w:val="00080512"/>
    <w:rsid w:val="00081B10"/>
    <w:rsid w:val="00084B53"/>
    <w:rsid w:val="00086088"/>
    <w:rsid w:val="000920CF"/>
    <w:rsid w:val="000A242C"/>
    <w:rsid w:val="000A33C0"/>
    <w:rsid w:val="000B1185"/>
    <w:rsid w:val="000B26CF"/>
    <w:rsid w:val="000B6DA0"/>
    <w:rsid w:val="000C034D"/>
    <w:rsid w:val="000C5AE5"/>
    <w:rsid w:val="000C5DE9"/>
    <w:rsid w:val="000C7ABB"/>
    <w:rsid w:val="000D1C0E"/>
    <w:rsid w:val="000D1CD0"/>
    <w:rsid w:val="000D227E"/>
    <w:rsid w:val="000D4E1B"/>
    <w:rsid w:val="000D58AB"/>
    <w:rsid w:val="000D7A6C"/>
    <w:rsid w:val="000E0F43"/>
    <w:rsid w:val="000E3FA0"/>
    <w:rsid w:val="000E5D93"/>
    <w:rsid w:val="000E78B0"/>
    <w:rsid w:val="000F3608"/>
    <w:rsid w:val="000F41A1"/>
    <w:rsid w:val="001130F9"/>
    <w:rsid w:val="00117DCC"/>
    <w:rsid w:val="0012701B"/>
    <w:rsid w:val="00131594"/>
    <w:rsid w:val="00134826"/>
    <w:rsid w:val="00141E24"/>
    <w:rsid w:val="00142DAF"/>
    <w:rsid w:val="00161B7D"/>
    <w:rsid w:val="001638B6"/>
    <w:rsid w:val="00167105"/>
    <w:rsid w:val="00172536"/>
    <w:rsid w:val="00177E8D"/>
    <w:rsid w:val="00185DBE"/>
    <w:rsid w:val="00195352"/>
    <w:rsid w:val="0019760F"/>
    <w:rsid w:val="001A0221"/>
    <w:rsid w:val="001A7F63"/>
    <w:rsid w:val="001B4161"/>
    <w:rsid w:val="001C091F"/>
    <w:rsid w:val="001C21B4"/>
    <w:rsid w:val="001C4718"/>
    <w:rsid w:val="001C5019"/>
    <w:rsid w:val="001C53D5"/>
    <w:rsid w:val="001C70CD"/>
    <w:rsid w:val="001D02C2"/>
    <w:rsid w:val="001D4D0D"/>
    <w:rsid w:val="001E20BD"/>
    <w:rsid w:val="001E3587"/>
    <w:rsid w:val="001E38FC"/>
    <w:rsid w:val="001E72D5"/>
    <w:rsid w:val="001E7A49"/>
    <w:rsid w:val="001F168B"/>
    <w:rsid w:val="001F7683"/>
    <w:rsid w:val="002004AC"/>
    <w:rsid w:val="00202333"/>
    <w:rsid w:val="0020433B"/>
    <w:rsid w:val="0020770B"/>
    <w:rsid w:val="0021009A"/>
    <w:rsid w:val="00212EE8"/>
    <w:rsid w:val="00215266"/>
    <w:rsid w:val="002213C3"/>
    <w:rsid w:val="0022323C"/>
    <w:rsid w:val="00223E5B"/>
    <w:rsid w:val="002312A6"/>
    <w:rsid w:val="002347A2"/>
    <w:rsid w:val="002432DF"/>
    <w:rsid w:val="00245A94"/>
    <w:rsid w:val="00245EB0"/>
    <w:rsid w:val="002506A5"/>
    <w:rsid w:val="002517E8"/>
    <w:rsid w:val="00253CAA"/>
    <w:rsid w:val="0025560D"/>
    <w:rsid w:val="0025622F"/>
    <w:rsid w:val="00257E99"/>
    <w:rsid w:val="00262D02"/>
    <w:rsid w:val="0026545C"/>
    <w:rsid w:val="00284FD4"/>
    <w:rsid w:val="002858F0"/>
    <w:rsid w:val="002864A5"/>
    <w:rsid w:val="002870DC"/>
    <w:rsid w:val="002A1E13"/>
    <w:rsid w:val="002A2D76"/>
    <w:rsid w:val="002A4682"/>
    <w:rsid w:val="002A56F8"/>
    <w:rsid w:val="002A608E"/>
    <w:rsid w:val="002A6CC1"/>
    <w:rsid w:val="002A6DF2"/>
    <w:rsid w:val="002A7334"/>
    <w:rsid w:val="002A7353"/>
    <w:rsid w:val="002B2D66"/>
    <w:rsid w:val="002B3E69"/>
    <w:rsid w:val="002B50F4"/>
    <w:rsid w:val="002C2753"/>
    <w:rsid w:val="002D2561"/>
    <w:rsid w:val="002D49C8"/>
    <w:rsid w:val="002D6047"/>
    <w:rsid w:val="002D7361"/>
    <w:rsid w:val="002D78AF"/>
    <w:rsid w:val="002D7B55"/>
    <w:rsid w:val="002E0897"/>
    <w:rsid w:val="002E46F3"/>
    <w:rsid w:val="002E6B17"/>
    <w:rsid w:val="002F187A"/>
    <w:rsid w:val="002F70C3"/>
    <w:rsid w:val="002F7E22"/>
    <w:rsid w:val="00301301"/>
    <w:rsid w:val="00305375"/>
    <w:rsid w:val="00305FB6"/>
    <w:rsid w:val="00311125"/>
    <w:rsid w:val="00313207"/>
    <w:rsid w:val="003171BE"/>
    <w:rsid w:val="003172DC"/>
    <w:rsid w:val="0032384B"/>
    <w:rsid w:val="00326675"/>
    <w:rsid w:val="00326BB4"/>
    <w:rsid w:val="00330E98"/>
    <w:rsid w:val="00332EAD"/>
    <w:rsid w:val="003350FC"/>
    <w:rsid w:val="00336EA8"/>
    <w:rsid w:val="00337B65"/>
    <w:rsid w:val="003403C4"/>
    <w:rsid w:val="00350C82"/>
    <w:rsid w:val="0035201C"/>
    <w:rsid w:val="0035462D"/>
    <w:rsid w:val="00356C9A"/>
    <w:rsid w:val="0035725A"/>
    <w:rsid w:val="00360217"/>
    <w:rsid w:val="00362CBD"/>
    <w:rsid w:val="003717B0"/>
    <w:rsid w:val="003718DE"/>
    <w:rsid w:val="00374124"/>
    <w:rsid w:val="00386FC7"/>
    <w:rsid w:val="00397769"/>
    <w:rsid w:val="003B2272"/>
    <w:rsid w:val="003B39EC"/>
    <w:rsid w:val="003C08B7"/>
    <w:rsid w:val="003C3971"/>
    <w:rsid w:val="003C5237"/>
    <w:rsid w:val="003D0226"/>
    <w:rsid w:val="003D38C9"/>
    <w:rsid w:val="003E06C9"/>
    <w:rsid w:val="003E2E3A"/>
    <w:rsid w:val="003E676F"/>
    <w:rsid w:val="003F0DCD"/>
    <w:rsid w:val="003F4887"/>
    <w:rsid w:val="003F5BA4"/>
    <w:rsid w:val="0040349A"/>
    <w:rsid w:val="004063ED"/>
    <w:rsid w:val="004073B2"/>
    <w:rsid w:val="004115A7"/>
    <w:rsid w:val="00413D2B"/>
    <w:rsid w:val="004152DE"/>
    <w:rsid w:val="004219CB"/>
    <w:rsid w:val="00424964"/>
    <w:rsid w:val="00424E21"/>
    <w:rsid w:val="004302A2"/>
    <w:rsid w:val="00433DB8"/>
    <w:rsid w:val="00434414"/>
    <w:rsid w:val="004423F8"/>
    <w:rsid w:val="0044270B"/>
    <w:rsid w:val="00442DCD"/>
    <w:rsid w:val="00442DFE"/>
    <w:rsid w:val="00444186"/>
    <w:rsid w:val="00444F68"/>
    <w:rsid w:val="00446FBA"/>
    <w:rsid w:val="0044709A"/>
    <w:rsid w:val="004474A0"/>
    <w:rsid w:val="00451D23"/>
    <w:rsid w:val="00454CC9"/>
    <w:rsid w:val="00455887"/>
    <w:rsid w:val="004701F2"/>
    <w:rsid w:val="00474102"/>
    <w:rsid w:val="0047428E"/>
    <w:rsid w:val="0049338C"/>
    <w:rsid w:val="0049391E"/>
    <w:rsid w:val="004A489E"/>
    <w:rsid w:val="004B0278"/>
    <w:rsid w:val="004B6773"/>
    <w:rsid w:val="004C3DC5"/>
    <w:rsid w:val="004C44CD"/>
    <w:rsid w:val="004D05CE"/>
    <w:rsid w:val="004D3578"/>
    <w:rsid w:val="004E213A"/>
    <w:rsid w:val="004E2CAB"/>
    <w:rsid w:val="004E56B8"/>
    <w:rsid w:val="004F0184"/>
    <w:rsid w:val="004F113F"/>
    <w:rsid w:val="004F12D6"/>
    <w:rsid w:val="004F4DA3"/>
    <w:rsid w:val="004F682C"/>
    <w:rsid w:val="00506DB7"/>
    <w:rsid w:val="00510E7A"/>
    <w:rsid w:val="00511231"/>
    <w:rsid w:val="00512645"/>
    <w:rsid w:val="00521D3B"/>
    <w:rsid w:val="00526799"/>
    <w:rsid w:val="00526C9F"/>
    <w:rsid w:val="0052722B"/>
    <w:rsid w:val="00530168"/>
    <w:rsid w:val="005327B6"/>
    <w:rsid w:val="00534859"/>
    <w:rsid w:val="00534D81"/>
    <w:rsid w:val="0053630B"/>
    <w:rsid w:val="00536534"/>
    <w:rsid w:val="0053742B"/>
    <w:rsid w:val="00543E6C"/>
    <w:rsid w:val="00546BE7"/>
    <w:rsid w:val="00547128"/>
    <w:rsid w:val="005501DD"/>
    <w:rsid w:val="005508F0"/>
    <w:rsid w:val="00553A9E"/>
    <w:rsid w:val="00564BE0"/>
    <w:rsid w:val="00565087"/>
    <w:rsid w:val="005776DF"/>
    <w:rsid w:val="005814DC"/>
    <w:rsid w:val="00581DBF"/>
    <w:rsid w:val="00584DEB"/>
    <w:rsid w:val="005855A4"/>
    <w:rsid w:val="00587E76"/>
    <w:rsid w:val="005A1C86"/>
    <w:rsid w:val="005A1E14"/>
    <w:rsid w:val="005A4CDA"/>
    <w:rsid w:val="005A611C"/>
    <w:rsid w:val="005A68E2"/>
    <w:rsid w:val="005B2A39"/>
    <w:rsid w:val="005B597F"/>
    <w:rsid w:val="005C4ABF"/>
    <w:rsid w:val="005C5C84"/>
    <w:rsid w:val="005C6065"/>
    <w:rsid w:val="005D0335"/>
    <w:rsid w:val="005D2D34"/>
    <w:rsid w:val="005D2E01"/>
    <w:rsid w:val="005D5F31"/>
    <w:rsid w:val="005E1543"/>
    <w:rsid w:val="005E4E72"/>
    <w:rsid w:val="005E5167"/>
    <w:rsid w:val="005F2C22"/>
    <w:rsid w:val="005F7380"/>
    <w:rsid w:val="00604965"/>
    <w:rsid w:val="00610D9C"/>
    <w:rsid w:val="00611F9B"/>
    <w:rsid w:val="00614FDF"/>
    <w:rsid w:val="00617E87"/>
    <w:rsid w:val="006211F4"/>
    <w:rsid w:val="00622517"/>
    <w:rsid w:val="0062388E"/>
    <w:rsid w:val="00627CF0"/>
    <w:rsid w:val="00636653"/>
    <w:rsid w:val="006464F4"/>
    <w:rsid w:val="00656304"/>
    <w:rsid w:val="00666695"/>
    <w:rsid w:val="00666AE9"/>
    <w:rsid w:val="00681A1C"/>
    <w:rsid w:val="0068212E"/>
    <w:rsid w:val="00694F3C"/>
    <w:rsid w:val="00696D43"/>
    <w:rsid w:val="006972DF"/>
    <w:rsid w:val="006B1B2C"/>
    <w:rsid w:val="006B5E17"/>
    <w:rsid w:val="006B7140"/>
    <w:rsid w:val="006C083E"/>
    <w:rsid w:val="006C4DC9"/>
    <w:rsid w:val="006C516B"/>
    <w:rsid w:val="006D2537"/>
    <w:rsid w:val="006E5C86"/>
    <w:rsid w:val="006F28A5"/>
    <w:rsid w:val="00703D67"/>
    <w:rsid w:val="00704853"/>
    <w:rsid w:val="00705949"/>
    <w:rsid w:val="007108B9"/>
    <w:rsid w:val="00714C61"/>
    <w:rsid w:val="00715213"/>
    <w:rsid w:val="00715EB1"/>
    <w:rsid w:val="00717CE4"/>
    <w:rsid w:val="00721317"/>
    <w:rsid w:val="0072252E"/>
    <w:rsid w:val="007251EC"/>
    <w:rsid w:val="00734A5B"/>
    <w:rsid w:val="00744E76"/>
    <w:rsid w:val="00745344"/>
    <w:rsid w:val="00745D90"/>
    <w:rsid w:val="007465AA"/>
    <w:rsid w:val="00747BDB"/>
    <w:rsid w:val="0075346B"/>
    <w:rsid w:val="00756BB4"/>
    <w:rsid w:val="00757323"/>
    <w:rsid w:val="00767A51"/>
    <w:rsid w:val="00772EEA"/>
    <w:rsid w:val="00776DA8"/>
    <w:rsid w:val="0078123D"/>
    <w:rsid w:val="00781623"/>
    <w:rsid w:val="00781D64"/>
    <w:rsid w:val="00781F0F"/>
    <w:rsid w:val="00782471"/>
    <w:rsid w:val="007957BE"/>
    <w:rsid w:val="0079732C"/>
    <w:rsid w:val="007A2DDF"/>
    <w:rsid w:val="007A70FA"/>
    <w:rsid w:val="007B32C1"/>
    <w:rsid w:val="007B4E64"/>
    <w:rsid w:val="007B66AB"/>
    <w:rsid w:val="007C2337"/>
    <w:rsid w:val="007C2C07"/>
    <w:rsid w:val="007C2CB7"/>
    <w:rsid w:val="007C3D55"/>
    <w:rsid w:val="007C6D94"/>
    <w:rsid w:val="007D30F6"/>
    <w:rsid w:val="007D409B"/>
    <w:rsid w:val="007D5F5C"/>
    <w:rsid w:val="007E47AE"/>
    <w:rsid w:val="007F012C"/>
    <w:rsid w:val="008028A4"/>
    <w:rsid w:val="008038E5"/>
    <w:rsid w:val="0080573A"/>
    <w:rsid w:val="00810601"/>
    <w:rsid w:val="00810B97"/>
    <w:rsid w:val="00814312"/>
    <w:rsid w:val="00825F25"/>
    <w:rsid w:val="00826098"/>
    <w:rsid w:val="00826825"/>
    <w:rsid w:val="00827CBA"/>
    <w:rsid w:val="008304E6"/>
    <w:rsid w:val="00830EE9"/>
    <w:rsid w:val="008321AF"/>
    <w:rsid w:val="008322DA"/>
    <w:rsid w:val="0083312D"/>
    <w:rsid w:val="0084010C"/>
    <w:rsid w:val="008407FD"/>
    <w:rsid w:val="00841515"/>
    <w:rsid w:val="00844CAC"/>
    <w:rsid w:val="0084661A"/>
    <w:rsid w:val="00853162"/>
    <w:rsid w:val="008619AA"/>
    <w:rsid w:val="008648E3"/>
    <w:rsid w:val="00864FDE"/>
    <w:rsid w:val="008768CA"/>
    <w:rsid w:val="00882D3C"/>
    <w:rsid w:val="00894CC3"/>
    <w:rsid w:val="008970D3"/>
    <w:rsid w:val="00897EFD"/>
    <w:rsid w:val="008A4777"/>
    <w:rsid w:val="008A5C44"/>
    <w:rsid w:val="008A7F9E"/>
    <w:rsid w:val="008B266A"/>
    <w:rsid w:val="008B302A"/>
    <w:rsid w:val="008B4E9F"/>
    <w:rsid w:val="008B6AC9"/>
    <w:rsid w:val="008C7B47"/>
    <w:rsid w:val="008D0E07"/>
    <w:rsid w:val="008D420D"/>
    <w:rsid w:val="008E7624"/>
    <w:rsid w:val="0090271F"/>
    <w:rsid w:val="00902E23"/>
    <w:rsid w:val="009074F9"/>
    <w:rsid w:val="0091348E"/>
    <w:rsid w:val="009159F7"/>
    <w:rsid w:val="00915C57"/>
    <w:rsid w:val="00917CCB"/>
    <w:rsid w:val="00922869"/>
    <w:rsid w:val="0092460B"/>
    <w:rsid w:val="009259E4"/>
    <w:rsid w:val="009312A9"/>
    <w:rsid w:val="00931B57"/>
    <w:rsid w:val="009426AC"/>
    <w:rsid w:val="00942EC2"/>
    <w:rsid w:val="009521A0"/>
    <w:rsid w:val="00952827"/>
    <w:rsid w:val="009579AE"/>
    <w:rsid w:val="0096013C"/>
    <w:rsid w:val="00961B9B"/>
    <w:rsid w:val="00964654"/>
    <w:rsid w:val="00966306"/>
    <w:rsid w:val="00973A9D"/>
    <w:rsid w:val="0097628E"/>
    <w:rsid w:val="009765FF"/>
    <w:rsid w:val="00986C4C"/>
    <w:rsid w:val="00997962"/>
    <w:rsid w:val="009A1640"/>
    <w:rsid w:val="009A1A37"/>
    <w:rsid w:val="009A2F9E"/>
    <w:rsid w:val="009B12AF"/>
    <w:rsid w:val="009B135B"/>
    <w:rsid w:val="009B254B"/>
    <w:rsid w:val="009B44D7"/>
    <w:rsid w:val="009B6C40"/>
    <w:rsid w:val="009C70C2"/>
    <w:rsid w:val="009C714D"/>
    <w:rsid w:val="009C7670"/>
    <w:rsid w:val="009D290D"/>
    <w:rsid w:val="009D5F06"/>
    <w:rsid w:val="009D7246"/>
    <w:rsid w:val="009D7F7C"/>
    <w:rsid w:val="009E0265"/>
    <w:rsid w:val="009E2FF6"/>
    <w:rsid w:val="009E3699"/>
    <w:rsid w:val="009E74A2"/>
    <w:rsid w:val="009E7BAE"/>
    <w:rsid w:val="009F1698"/>
    <w:rsid w:val="009F1F10"/>
    <w:rsid w:val="009F22E0"/>
    <w:rsid w:val="009F37B7"/>
    <w:rsid w:val="009F3EB4"/>
    <w:rsid w:val="009F4954"/>
    <w:rsid w:val="009F5876"/>
    <w:rsid w:val="00A0302B"/>
    <w:rsid w:val="00A06B86"/>
    <w:rsid w:val="00A075B9"/>
    <w:rsid w:val="00A10F02"/>
    <w:rsid w:val="00A138AE"/>
    <w:rsid w:val="00A164B4"/>
    <w:rsid w:val="00A16E7C"/>
    <w:rsid w:val="00A20A81"/>
    <w:rsid w:val="00A2315C"/>
    <w:rsid w:val="00A26936"/>
    <w:rsid w:val="00A269B3"/>
    <w:rsid w:val="00A300FE"/>
    <w:rsid w:val="00A30492"/>
    <w:rsid w:val="00A400BF"/>
    <w:rsid w:val="00A41C1E"/>
    <w:rsid w:val="00A4471A"/>
    <w:rsid w:val="00A47238"/>
    <w:rsid w:val="00A47729"/>
    <w:rsid w:val="00A53724"/>
    <w:rsid w:val="00A548A4"/>
    <w:rsid w:val="00A5504F"/>
    <w:rsid w:val="00A558E2"/>
    <w:rsid w:val="00A60824"/>
    <w:rsid w:val="00A638F4"/>
    <w:rsid w:val="00A678E1"/>
    <w:rsid w:val="00A70209"/>
    <w:rsid w:val="00A73548"/>
    <w:rsid w:val="00A82346"/>
    <w:rsid w:val="00A82BD2"/>
    <w:rsid w:val="00A867D5"/>
    <w:rsid w:val="00A90FED"/>
    <w:rsid w:val="00AA0FDD"/>
    <w:rsid w:val="00AA4EF5"/>
    <w:rsid w:val="00AA5E20"/>
    <w:rsid w:val="00AB23F8"/>
    <w:rsid w:val="00AB25A3"/>
    <w:rsid w:val="00AB36BD"/>
    <w:rsid w:val="00AB7302"/>
    <w:rsid w:val="00AC1939"/>
    <w:rsid w:val="00AD3103"/>
    <w:rsid w:val="00AD5114"/>
    <w:rsid w:val="00AD7C11"/>
    <w:rsid w:val="00AE022E"/>
    <w:rsid w:val="00AE1427"/>
    <w:rsid w:val="00AE2780"/>
    <w:rsid w:val="00AE3DDD"/>
    <w:rsid w:val="00AE5212"/>
    <w:rsid w:val="00AE6B43"/>
    <w:rsid w:val="00AE793D"/>
    <w:rsid w:val="00B01262"/>
    <w:rsid w:val="00B04559"/>
    <w:rsid w:val="00B14574"/>
    <w:rsid w:val="00B15449"/>
    <w:rsid w:val="00B26A55"/>
    <w:rsid w:val="00B3202A"/>
    <w:rsid w:val="00B32382"/>
    <w:rsid w:val="00B329DD"/>
    <w:rsid w:val="00B3340D"/>
    <w:rsid w:val="00B338FF"/>
    <w:rsid w:val="00B344F3"/>
    <w:rsid w:val="00B35CCB"/>
    <w:rsid w:val="00B36055"/>
    <w:rsid w:val="00B3761D"/>
    <w:rsid w:val="00B45AC9"/>
    <w:rsid w:val="00B54417"/>
    <w:rsid w:val="00B5721B"/>
    <w:rsid w:val="00B634CE"/>
    <w:rsid w:val="00B750DA"/>
    <w:rsid w:val="00B76730"/>
    <w:rsid w:val="00B80DC9"/>
    <w:rsid w:val="00B8327A"/>
    <w:rsid w:val="00B9373F"/>
    <w:rsid w:val="00B96469"/>
    <w:rsid w:val="00BA029C"/>
    <w:rsid w:val="00BA0314"/>
    <w:rsid w:val="00BB1B1B"/>
    <w:rsid w:val="00BB412D"/>
    <w:rsid w:val="00BC0F7D"/>
    <w:rsid w:val="00BC114D"/>
    <w:rsid w:val="00BC392F"/>
    <w:rsid w:val="00BC5D18"/>
    <w:rsid w:val="00BC6470"/>
    <w:rsid w:val="00BD0962"/>
    <w:rsid w:val="00BD0E80"/>
    <w:rsid w:val="00BD4C95"/>
    <w:rsid w:val="00BD7758"/>
    <w:rsid w:val="00BE6010"/>
    <w:rsid w:val="00BE6985"/>
    <w:rsid w:val="00BF013B"/>
    <w:rsid w:val="00BF029A"/>
    <w:rsid w:val="00BF71C4"/>
    <w:rsid w:val="00C00E3F"/>
    <w:rsid w:val="00C141A4"/>
    <w:rsid w:val="00C143DE"/>
    <w:rsid w:val="00C1683F"/>
    <w:rsid w:val="00C171C5"/>
    <w:rsid w:val="00C2205A"/>
    <w:rsid w:val="00C2325C"/>
    <w:rsid w:val="00C33079"/>
    <w:rsid w:val="00C360F7"/>
    <w:rsid w:val="00C4084D"/>
    <w:rsid w:val="00C4261D"/>
    <w:rsid w:val="00C42978"/>
    <w:rsid w:val="00C45231"/>
    <w:rsid w:val="00C45ED8"/>
    <w:rsid w:val="00C4692B"/>
    <w:rsid w:val="00C51477"/>
    <w:rsid w:val="00C539D3"/>
    <w:rsid w:val="00C56ABF"/>
    <w:rsid w:val="00C57035"/>
    <w:rsid w:val="00C604B9"/>
    <w:rsid w:val="00C72833"/>
    <w:rsid w:val="00C81158"/>
    <w:rsid w:val="00C87B3F"/>
    <w:rsid w:val="00C91F9E"/>
    <w:rsid w:val="00C928DE"/>
    <w:rsid w:val="00C93F40"/>
    <w:rsid w:val="00C94F48"/>
    <w:rsid w:val="00C956AE"/>
    <w:rsid w:val="00CA3D0C"/>
    <w:rsid w:val="00CA3DEC"/>
    <w:rsid w:val="00CA689F"/>
    <w:rsid w:val="00CB2EE1"/>
    <w:rsid w:val="00CB344D"/>
    <w:rsid w:val="00CB4273"/>
    <w:rsid w:val="00CD03B0"/>
    <w:rsid w:val="00CD2BB2"/>
    <w:rsid w:val="00CD5AC0"/>
    <w:rsid w:val="00CD631B"/>
    <w:rsid w:val="00CE0BF7"/>
    <w:rsid w:val="00CE1433"/>
    <w:rsid w:val="00CE3847"/>
    <w:rsid w:val="00CF03C8"/>
    <w:rsid w:val="00CF3E1A"/>
    <w:rsid w:val="00CF41F9"/>
    <w:rsid w:val="00CF545C"/>
    <w:rsid w:val="00CF5887"/>
    <w:rsid w:val="00D03A76"/>
    <w:rsid w:val="00D11764"/>
    <w:rsid w:val="00D1415A"/>
    <w:rsid w:val="00D166E5"/>
    <w:rsid w:val="00D16BBB"/>
    <w:rsid w:val="00D20761"/>
    <w:rsid w:val="00D264DF"/>
    <w:rsid w:val="00D27EC7"/>
    <w:rsid w:val="00D3052C"/>
    <w:rsid w:val="00D31267"/>
    <w:rsid w:val="00D330CB"/>
    <w:rsid w:val="00D451E5"/>
    <w:rsid w:val="00D4609F"/>
    <w:rsid w:val="00D519A8"/>
    <w:rsid w:val="00D51ED1"/>
    <w:rsid w:val="00D5405D"/>
    <w:rsid w:val="00D56E58"/>
    <w:rsid w:val="00D57E94"/>
    <w:rsid w:val="00D627A0"/>
    <w:rsid w:val="00D67B29"/>
    <w:rsid w:val="00D738D6"/>
    <w:rsid w:val="00D73A8C"/>
    <w:rsid w:val="00D755EB"/>
    <w:rsid w:val="00D87E00"/>
    <w:rsid w:val="00D9134D"/>
    <w:rsid w:val="00D918CA"/>
    <w:rsid w:val="00D92FA8"/>
    <w:rsid w:val="00D94DDB"/>
    <w:rsid w:val="00D96690"/>
    <w:rsid w:val="00DA3F20"/>
    <w:rsid w:val="00DA4B8A"/>
    <w:rsid w:val="00DA668B"/>
    <w:rsid w:val="00DA6E12"/>
    <w:rsid w:val="00DA7A03"/>
    <w:rsid w:val="00DB0BE1"/>
    <w:rsid w:val="00DB1818"/>
    <w:rsid w:val="00DB2379"/>
    <w:rsid w:val="00DB2E8A"/>
    <w:rsid w:val="00DC0477"/>
    <w:rsid w:val="00DC309B"/>
    <w:rsid w:val="00DC4DA2"/>
    <w:rsid w:val="00DC5294"/>
    <w:rsid w:val="00DE1034"/>
    <w:rsid w:val="00DE1101"/>
    <w:rsid w:val="00DE3C8C"/>
    <w:rsid w:val="00DE5D44"/>
    <w:rsid w:val="00DF2B1F"/>
    <w:rsid w:val="00DF41C9"/>
    <w:rsid w:val="00DF62CD"/>
    <w:rsid w:val="00E02F50"/>
    <w:rsid w:val="00E066DC"/>
    <w:rsid w:val="00E07520"/>
    <w:rsid w:val="00E22604"/>
    <w:rsid w:val="00E2766A"/>
    <w:rsid w:val="00E27694"/>
    <w:rsid w:val="00E33084"/>
    <w:rsid w:val="00E34FAE"/>
    <w:rsid w:val="00E35162"/>
    <w:rsid w:val="00E40855"/>
    <w:rsid w:val="00E44BB0"/>
    <w:rsid w:val="00E647FE"/>
    <w:rsid w:val="00E71CAB"/>
    <w:rsid w:val="00E7650B"/>
    <w:rsid w:val="00E77645"/>
    <w:rsid w:val="00E77B10"/>
    <w:rsid w:val="00E80533"/>
    <w:rsid w:val="00E82041"/>
    <w:rsid w:val="00E924B9"/>
    <w:rsid w:val="00EA186C"/>
    <w:rsid w:val="00EA5A42"/>
    <w:rsid w:val="00EA6FC5"/>
    <w:rsid w:val="00EA7B23"/>
    <w:rsid w:val="00EA7DA4"/>
    <w:rsid w:val="00EB0D85"/>
    <w:rsid w:val="00EB4280"/>
    <w:rsid w:val="00EC1951"/>
    <w:rsid w:val="00EC1F17"/>
    <w:rsid w:val="00EC2282"/>
    <w:rsid w:val="00EC4A25"/>
    <w:rsid w:val="00EC5B1E"/>
    <w:rsid w:val="00EC746C"/>
    <w:rsid w:val="00ED49EE"/>
    <w:rsid w:val="00EF65D1"/>
    <w:rsid w:val="00F025A2"/>
    <w:rsid w:val="00F038B5"/>
    <w:rsid w:val="00F03F32"/>
    <w:rsid w:val="00F04712"/>
    <w:rsid w:val="00F06881"/>
    <w:rsid w:val="00F10EAA"/>
    <w:rsid w:val="00F17348"/>
    <w:rsid w:val="00F21C27"/>
    <w:rsid w:val="00F22EC7"/>
    <w:rsid w:val="00F31D46"/>
    <w:rsid w:val="00F33494"/>
    <w:rsid w:val="00F36DF3"/>
    <w:rsid w:val="00F43F0A"/>
    <w:rsid w:val="00F55A6F"/>
    <w:rsid w:val="00F64AE3"/>
    <w:rsid w:val="00F653B8"/>
    <w:rsid w:val="00F663F6"/>
    <w:rsid w:val="00F71351"/>
    <w:rsid w:val="00F714C8"/>
    <w:rsid w:val="00F7158F"/>
    <w:rsid w:val="00F745F6"/>
    <w:rsid w:val="00F87D9E"/>
    <w:rsid w:val="00F90032"/>
    <w:rsid w:val="00FA0849"/>
    <w:rsid w:val="00FA1266"/>
    <w:rsid w:val="00FA2C60"/>
    <w:rsid w:val="00FA6B70"/>
    <w:rsid w:val="00FB2349"/>
    <w:rsid w:val="00FB2E15"/>
    <w:rsid w:val="00FC1192"/>
    <w:rsid w:val="00FD0DF3"/>
    <w:rsid w:val="00FD3DB1"/>
    <w:rsid w:val="00FE0288"/>
    <w:rsid w:val="00FE0F84"/>
    <w:rsid w:val="00FE526E"/>
    <w:rsid w:val="00FF0EB3"/>
    <w:rsid w:val="00FF266C"/>
    <w:rsid w:val="00FF5BA0"/>
    <w:rsid w:val="00FF60D7"/>
    <w:rsid w:val="00F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43203BE0"/>
  <w15:chartTrackingRefBased/>
  <w15:docId w15:val="{A922A9CA-CAE5-48D8-AD63-4C37DEA5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PLChar">
    <w:name w:val="PL Char"/>
    <w:link w:val="PL"/>
    <w:rsid w:val="00075772"/>
    <w:rPr>
      <w:rFonts w:ascii="Courier New" w:hAnsi="Courier New"/>
      <w:noProof/>
      <w:sz w:val="16"/>
      <w:lang w:val="en-GB"/>
    </w:rPr>
  </w:style>
  <w:style w:type="character" w:customStyle="1" w:styleId="FooterChar">
    <w:name w:val="Footer Char"/>
    <w:link w:val="Footer"/>
    <w:uiPriority w:val="99"/>
    <w:rsid w:val="00E71CAB"/>
    <w:rPr>
      <w:rFonts w:ascii="Arial" w:hAnsi="Arial"/>
      <w:b/>
      <w:i/>
      <w:noProof/>
      <w:sz w:val="18"/>
      <w:lang w:eastAsia="ja-JP"/>
    </w:rPr>
  </w:style>
  <w:style w:type="character" w:styleId="CommentReference">
    <w:name w:val="annotation reference"/>
    <w:rsid w:val="00CB2E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EE1"/>
  </w:style>
  <w:style w:type="character" w:customStyle="1" w:styleId="CommentTextChar">
    <w:name w:val="Comment Text Char"/>
    <w:link w:val="CommentText"/>
    <w:rsid w:val="00CB2E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2EE1"/>
    <w:rPr>
      <w:b/>
      <w:bCs/>
    </w:rPr>
  </w:style>
  <w:style w:type="character" w:customStyle="1" w:styleId="CommentSubjectChar">
    <w:name w:val="Comment Subject Char"/>
    <w:link w:val="CommentSubject"/>
    <w:rsid w:val="00CB2EE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5754A-EEBC-4241-A818-EAD69C95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9</Pages>
  <Words>3455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20</cp:revision>
  <cp:lastPrinted>2019-02-13T18:44:00Z</cp:lastPrinted>
  <dcterms:created xsi:type="dcterms:W3CDTF">2019-02-13T18:40:00Z</dcterms:created>
  <dcterms:modified xsi:type="dcterms:W3CDTF">2019-02-14T16:14:00Z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-1742873260</vt:i4>
  </property>
  <property fmtid="{D5CDD505-2E9C-101B-9397-08002B2CF9AE}" pid="3" name="_NewReviewCycle">
    <vt:lpwstr/>
  </property>
  <property fmtid="{D5CDD505-2E9C-101B-9397-08002B2CF9AE}" pid="4" name="_EmailSubject">
    <vt:lpwstr>RTT Procedures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-725839874</vt:i4>
  </property>
  <property fmtid="{D5CDD505-2E9C-101B-9397-08002B2CF9AE}" pid="8" name="_ReviewingToolsShownOnce">
    <vt:lpwstr/>
  </property>
</Properties>
</file>